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A8" w14:textId="77777777" w:rsidR="00E65133" w:rsidRPr="00DB05B8" w:rsidRDefault="00E65133" w:rsidP="00187664">
      <w:pPr>
        <w:jc w:val="center"/>
        <w:rPr>
          <w:sz w:val="24"/>
          <w:szCs w:val="24"/>
        </w:rPr>
      </w:pPr>
    </w:p>
    <w:p w14:paraId="6B2E20A9" w14:textId="71E0E67E"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37ACB6E1" w:rsidR="00187664" w:rsidRPr="00DB05B8" w:rsidRDefault="00187664" w:rsidP="00187664">
      <w:pPr>
        <w:tabs>
          <w:tab w:val="right" w:pos="9071"/>
        </w:tabs>
        <w:spacing w:before="40"/>
        <w:rPr>
          <w:sz w:val="24"/>
          <w:szCs w:val="24"/>
        </w:rPr>
      </w:pPr>
      <w:r w:rsidRPr="00DB05B8">
        <w:rPr>
          <w:i/>
          <w:sz w:val="24"/>
          <w:szCs w:val="24"/>
        </w:rPr>
        <w:t xml:space="preserve">г. </w:t>
      </w:r>
      <w:r w:rsidR="002B0312">
        <w:rPr>
          <w:i/>
          <w:sz w:val="24"/>
          <w:szCs w:val="24"/>
        </w:rPr>
        <w:t>Петрозаводск</w:t>
      </w:r>
      <w:r w:rsidRPr="00DB05B8">
        <w:rPr>
          <w:noProof/>
          <w:sz w:val="24"/>
          <w:szCs w:val="24"/>
        </w:rPr>
        <w:tab/>
        <w:t>«___»________ 20</w:t>
      </w:r>
      <w:r w:rsidR="002B0312">
        <w:rPr>
          <w:noProof/>
          <w:sz w:val="24"/>
          <w:szCs w:val="24"/>
        </w:rPr>
        <w:t>16</w:t>
      </w:r>
      <w:r w:rsidRPr="00DB05B8">
        <w:rPr>
          <w:sz w:val="24"/>
          <w:szCs w:val="24"/>
        </w:rPr>
        <w:t xml:space="preserve"> г.</w:t>
      </w:r>
    </w:p>
    <w:p w14:paraId="6B2E20AD" w14:textId="77777777" w:rsidR="00187664" w:rsidRPr="00DB05B8" w:rsidRDefault="00187664" w:rsidP="00187664">
      <w:pPr>
        <w:spacing w:before="40"/>
        <w:rPr>
          <w:sz w:val="24"/>
          <w:szCs w:val="24"/>
        </w:rPr>
      </w:pPr>
    </w:p>
    <w:p w14:paraId="6B2E20AE" w14:textId="06F7D170" w:rsidR="00187664" w:rsidRPr="00DB05B8" w:rsidRDefault="00187664" w:rsidP="00187664">
      <w:pPr>
        <w:spacing w:line="240" w:lineRule="atLeast"/>
        <w:ind w:firstLine="720"/>
        <w:jc w:val="both"/>
        <w:rPr>
          <w:sz w:val="24"/>
          <w:szCs w:val="24"/>
        </w:rPr>
      </w:pPr>
      <w:r w:rsidRPr="00DB05B8">
        <w:rPr>
          <w:sz w:val="24"/>
          <w:szCs w:val="24"/>
        </w:rPr>
        <w:t>ОАО «ТГК-1</w:t>
      </w:r>
      <w:r w:rsidR="002B0312" w:rsidRPr="00DB05B8">
        <w:rPr>
          <w:sz w:val="24"/>
          <w:szCs w:val="24"/>
        </w:rPr>
        <w:t>»,</w:t>
      </w:r>
      <w:r w:rsidRPr="00DB05B8">
        <w:rPr>
          <w:sz w:val="24"/>
          <w:szCs w:val="24"/>
        </w:rPr>
        <w:t xml:space="preserve"> именуемое в дальнейшем «Заказчик», в лице </w:t>
      </w:r>
      <w:r w:rsidR="002B0312">
        <w:rPr>
          <w:sz w:val="24"/>
          <w:szCs w:val="24"/>
        </w:rPr>
        <w:t>Заместителя генерального директора – директора филиала «Карельский» ОАО «ТГК-1» Белова Валерия Владимировича</w:t>
      </w:r>
      <w:r w:rsidRPr="00DB05B8">
        <w:rPr>
          <w:sz w:val="24"/>
          <w:szCs w:val="24"/>
        </w:rPr>
        <w:t xml:space="preserve">, действующего на основании </w:t>
      </w:r>
      <w:r w:rsidR="002B0312">
        <w:rPr>
          <w:sz w:val="24"/>
          <w:szCs w:val="24"/>
        </w:rPr>
        <w:t>доверенности № 239 – 2016 от 01.01.2016 г.</w:t>
      </w:r>
      <w:r w:rsidRPr="00DB05B8">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6C2A571A"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 xml:space="preserve">в том числе все дополнительные соглашения и приложения к нему. </w:t>
      </w:r>
    </w:p>
    <w:p w14:paraId="6B2E20B1"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77777777"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6B2E20BA" w14:textId="5887CA49" w:rsidR="00187664" w:rsidRPr="002B0312" w:rsidRDefault="002B0312" w:rsidP="00187664">
      <w:pPr>
        <w:jc w:val="both"/>
        <w:rPr>
          <w:sz w:val="24"/>
          <w:szCs w:val="24"/>
        </w:rPr>
      </w:pPr>
      <w:r>
        <w:rPr>
          <w:i/>
          <w:sz w:val="24"/>
          <w:szCs w:val="24"/>
        </w:rPr>
        <w:t xml:space="preserve">Объект </w:t>
      </w:r>
      <w:r w:rsidR="00C50A5D">
        <w:rPr>
          <w:i/>
          <w:sz w:val="24"/>
          <w:szCs w:val="24"/>
        </w:rPr>
        <w:t xml:space="preserve">– </w:t>
      </w:r>
      <w:r w:rsidR="00C50A5D" w:rsidRPr="00C50A5D">
        <w:rPr>
          <w:sz w:val="24"/>
          <w:szCs w:val="24"/>
        </w:rPr>
        <w:t>Гидроагрегат</w:t>
      </w:r>
      <w:r w:rsidRPr="002B0312">
        <w:rPr>
          <w:sz w:val="24"/>
          <w:szCs w:val="24"/>
        </w:rPr>
        <w:t xml:space="preserve"> №4 ГЭС-21 "</w:t>
      </w:r>
      <w:proofErr w:type="spellStart"/>
      <w:r w:rsidRPr="002B0312">
        <w:rPr>
          <w:sz w:val="24"/>
          <w:szCs w:val="24"/>
        </w:rPr>
        <w:t>Хямекоски</w:t>
      </w:r>
      <w:proofErr w:type="spellEnd"/>
      <w:r w:rsidRPr="002B0312">
        <w:rPr>
          <w:sz w:val="24"/>
          <w:szCs w:val="24"/>
        </w:rPr>
        <w:t>" Каскада Сунских ГЭС филиала "Карельский" ОАО "ТГК-1"</w:t>
      </w:r>
      <w:r w:rsidR="00187664" w:rsidRPr="002B0312">
        <w:rPr>
          <w:sz w:val="24"/>
          <w:szCs w:val="24"/>
        </w:rPr>
        <w:t>.</w:t>
      </w:r>
    </w:p>
    <w:p w14:paraId="6B2E20BB"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E" w14:textId="77777777" w:rsidR="00187664" w:rsidRPr="00DB05B8" w:rsidRDefault="00187664" w:rsidP="00187664">
      <w:pPr>
        <w:jc w:val="both"/>
        <w:rPr>
          <w:i/>
          <w:sz w:val="24"/>
          <w:szCs w:val="24"/>
        </w:rPr>
      </w:pPr>
    </w:p>
    <w:p w14:paraId="6B2E20BF"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DB05B8" w:rsidRDefault="00187664" w:rsidP="00187664">
      <w:pPr>
        <w:jc w:val="both"/>
        <w:rPr>
          <w:rStyle w:val="af"/>
          <w:b w:val="0"/>
          <w:bCs/>
          <w:sz w:val="24"/>
          <w:szCs w:val="24"/>
        </w:rPr>
      </w:pPr>
    </w:p>
    <w:p w14:paraId="6B2E20C1"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6A75F9E4" w:rsidR="00187664" w:rsidRPr="00DB05B8" w:rsidRDefault="00187664" w:rsidP="00187664">
      <w:pPr>
        <w:spacing w:before="120"/>
        <w:jc w:val="both"/>
        <w:rPr>
          <w:i/>
          <w:sz w:val="24"/>
          <w:szCs w:val="24"/>
        </w:rPr>
      </w:pPr>
      <w:r w:rsidRPr="00DB05B8">
        <w:rPr>
          <w:bCs/>
          <w:i/>
          <w:sz w:val="24"/>
          <w:szCs w:val="24"/>
        </w:rPr>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6B2E20C6" w14:textId="77777777" w:rsidR="00187664" w:rsidRPr="00DB05B8" w:rsidRDefault="00187664" w:rsidP="00187664">
      <w:pPr>
        <w:pStyle w:val="a9"/>
        <w:spacing w:before="120" w:line="240" w:lineRule="auto"/>
        <w:rPr>
          <w:i/>
          <w:szCs w:val="24"/>
        </w:rPr>
      </w:pPr>
      <w:r w:rsidRPr="00DB05B8">
        <w:rPr>
          <w:i/>
          <w:szCs w:val="24"/>
        </w:rPr>
        <w:lastRenderedPageBreak/>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6B2E20D1"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DB05B8" w:rsidRDefault="00187664" w:rsidP="00187664">
      <w:pPr>
        <w:jc w:val="both"/>
        <w:rPr>
          <w:sz w:val="24"/>
          <w:szCs w:val="24"/>
        </w:rPr>
      </w:pPr>
    </w:p>
    <w:p w14:paraId="6B2E20D4" w14:textId="77777777" w:rsidR="00187664" w:rsidRPr="00DB05B8" w:rsidRDefault="00187664" w:rsidP="00187664">
      <w:pPr>
        <w:jc w:val="both"/>
        <w:rPr>
          <w:i/>
          <w:sz w:val="24"/>
          <w:szCs w:val="24"/>
        </w:rPr>
      </w:pPr>
    </w:p>
    <w:p w14:paraId="6B2E20D5" w14:textId="02EB94DC" w:rsidR="00187664" w:rsidRPr="00DB05B8" w:rsidRDefault="002B0312" w:rsidP="002B0312">
      <w:pPr>
        <w:spacing w:line="240" w:lineRule="atLeast"/>
        <w:ind w:left="3600"/>
        <w:rPr>
          <w:b/>
          <w:sz w:val="24"/>
          <w:szCs w:val="24"/>
        </w:rPr>
      </w:pPr>
      <w:r>
        <w:rPr>
          <w:b/>
          <w:sz w:val="24"/>
          <w:szCs w:val="24"/>
        </w:rPr>
        <w:t xml:space="preserve">1. </w:t>
      </w:r>
      <w:r w:rsidR="00187664" w:rsidRPr="00DB05B8">
        <w:rPr>
          <w:b/>
          <w:sz w:val="24"/>
          <w:szCs w:val="24"/>
        </w:rPr>
        <w:t>ПРЕДМЕТ ДОГОВОРА</w:t>
      </w:r>
    </w:p>
    <w:p w14:paraId="6B2E20D6"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6B2E20D7" w14:textId="5F040B35"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2B0312">
        <w:rPr>
          <w:sz w:val="24"/>
          <w:szCs w:val="24"/>
        </w:rPr>
        <w:t xml:space="preserve">по замене статорной обмотки на г/а № 4 ГЭС-21 </w:t>
      </w:r>
      <w:proofErr w:type="spellStart"/>
      <w:r w:rsidR="002B0312">
        <w:rPr>
          <w:sz w:val="24"/>
          <w:szCs w:val="24"/>
        </w:rPr>
        <w:t>Хямекоски</w:t>
      </w:r>
      <w:proofErr w:type="spellEnd"/>
      <w:r w:rsidR="002B0312">
        <w:rPr>
          <w:sz w:val="24"/>
          <w:szCs w:val="24"/>
        </w:rPr>
        <w:t xml:space="preserve"> Каскада  Сунских ГЭС филиала «Карельский» ОАО «ТГК-1», </w:t>
      </w:r>
      <w:r w:rsidRPr="00DB05B8">
        <w:rPr>
          <w:sz w:val="24"/>
          <w:szCs w:val="24"/>
        </w:rPr>
        <w:t xml:space="preserve">в соответствии с Техническим заданием (Приложение № </w:t>
      </w:r>
      <w:r w:rsidR="002B0312">
        <w:rPr>
          <w:sz w:val="24"/>
          <w:szCs w:val="24"/>
        </w:rPr>
        <w:t>1</w:t>
      </w:r>
      <w:r w:rsidRPr="00DB05B8">
        <w:rPr>
          <w:sz w:val="24"/>
          <w:szCs w:val="24"/>
        </w:rPr>
        <w:t xml:space="preserve">  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w:t>
      </w:r>
      <w:r w:rsidR="002B0312">
        <w:rPr>
          <w:sz w:val="24"/>
          <w:szCs w:val="24"/>
        </w:rPr>
        <w:t>;</w:t>
      </w:r>
      <w:r w:rsidRPr="00DB05B8">
        <w:rPr>
          <w:sz w:val="24"/>
          <w:szCs w:val="24"/>
        </w:rPr>
        <w:t xml:space="preserve"> </w:t>
      </w:r>
    </w:p>
    <w:p w14:paraId="6B2E20D8" w14:textId="2CA96326"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поставить  Оборудование </w:t>
      </w:r>
      <w:r w:rsidRPr="00DB05B8">
        <w:rPr>
          <w:i/>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а также иные данные, позволяющие однозначно идентифицировать поставляемое Оборудование, определены Сторонами в Приложении № </w:t>
      </w:r>
      <w:r w:rsidR="002B0312">
        <w:rPr>
          <w:sz w:val="24"/>
          <w:szCs w:val="24"/>
        </w:rPr>
        <w:t>4</w:t>
      </w:r>
      <w:r w:rsidRPr="00DB05B8">
        <w:rPr>
          <w:sz w:val="24"/>
          <w:szCs w:val="24"/>
        </w:rPr>
        <w:t xml:space="preserve"> к Договору. </w:t>
      </w:r>
    </w:p>
    <w:p w14:paraId="6B2E20D9"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6B2E20DA"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6B2E20DB"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6B2E20DC" w14:textId="5CFBD3EB" w:rsidR="00187664" w:rsidRPr="004C2CE4" w:rsidRDefault="00187664" w:rsidP="00187664">
      <w:pPr>
        <w:pStyle w:val="a9"/>
        <w:spacing w:line="240" w:lineRule="auto"/>
        <w:ind w:firstLine="567"/>
        <w:rPr>
          <w:szCs w:val="24"/>
          <w:lang w:val="ru-RU"/>
        </w:rPr>
      </w:pPr>
      <w:r w:rsidRPr="00DB05B8">
        <w:rPr>
          <w:szCs w:val="24"/>
        </w:rPr>
        <w:t xml:space="preserve">Дата начала </w:t>
      </w:r>
      <w:proofErr w:type="spellStart"/>
      <w:r w:rsidRPr="00DB05B8">
        <w:rPr>
          <w:szCs w:val="24"/>
        </w:rPr>
        <w:t>Работ:______________</w:t>
      </w:r>
      <w:r w:rsidR="004C2CE4">
        <w:rPr>
          <w:szCs w:val="24"/>
          <w:lang w:val="ru-RU"/>
        </w:rPr>
        <w:t>июля</w:t>
      </w:r>
      <w:proofErr w:type="spellEnd"/>
      <w:r w:rsidR="004C2CE4">
        <w:rPr>
          <w:szCs w:val="24"/>
          <w:lang w:val="ru-RU"/>
        </w:rPr>
        <w:t xml:space="preserve"> 2016 г.</w:t>
      </w:r>
    </w:p>
    <w:p w14:paraId="6B2E20DD" w14:textId="7956ECDA" w:rsidR="00187664" w:rsidRPr="00DB05B8" w:rsidRDefault="00187664" w:rsidP="00187664">
      <w:pPr>
        <w:pStyle w:val="a9"/>
        <w:spacing w:line="240" w:lineRule="auto"/>
        <w:ind w:firstLine="567"/>
        <w:rPr>
          <w:szCs w:val="24"/>
        </w:rPr>
      </w:pPr>
      <w:r w:rsidRPr="00DB05B8">
        <w:rPr>
          <w:szCs w:val="24"/>
        </w:rPr>
        <w:t>Дата окончания Работ: ____________</w:t>
      </w:r>
      <w:r w:rsidR="004C2CE4">
        <w:rPr>
          <w:szCs w:val="24"/>
          <w:lang w:val="ru-RU"/>
        </w:rPr>
        <w:t>декабря 2016 г.</w:t>
      </w:r>
      <w:r w:rsidRPr="00DB05B8">
        <w:rPr>
          <w:szCs w:val="24"/>
          <w:lang w:val="ru-RU"/>
        </w:rPr>
        <w:t xml:space="preserve"> </w:t>
      </w:r>
    </w:p>
    <w:p w14:paraId="6B2E20DE" w14:textId="77777777"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6B2E20DF"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6B2E20E0" w14:textId="2A9EDC1B"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 xml:space="preserve">поставить Оборудование </w:t>
      </w:r>
      <w:r w:rsidRPr="006C69F4">
        <w:rPr>
          <w:szCs w:val="24"/>
          <w:lang w:val="ru-RU"/>
        </w:rPr>
        <w:t>в срок до  «___» ___________ __</w:t>
      </w:r>
      <w:r w:rsidRPr="00DB05B8">
        <w:rPr>
          <w:szCs w:val="24"/>
          <w:lang w:val="ru-RU"/>
        </w:rPr>
        <w:t xml:space="preserve"> г. </w:t>
      </w:r>
      <w:r w:rsidRPr="00DB05B8">
        <w:rPr>
          <w:i/>
          <w:szCs w:val="24"/>
          <w:lang w:val="ru-RU"/>
        </w:rPr>
        <w:t xml:space="preserve">График поставки Оборудования указан в </w:t>
      </w:r>
      <w:r w:rsidR="004C2CE4">
        <w:rPr>
          <w:i/>
          <w:szCs w:val="24"/>
          <w:lang w:val="ru-RU"/>
        </w:rPr>
        <w:t>П</w:t>
      </w:r>
      <w:r w:rsidRPr="00DB05B8">
        <w:rPr>
          <w:i/>
          <w:szCs w:val="24"/>
          <w:lang w:val="ru-RU"/>
        </w:rPr>
        <w:t xml:space="preserve">риложении № </w:t>
      </w:r>
      <w:r w:rsidR="004C2CE4">
        <w:rPr>
          <w:i/>
          <w:szCs w:val="24"/>
          <w:lang w:val="ru-RU"/>
        </w:rPr>
        <w:t>2</w:t>
      </w:r>
      <w:r w:rsidRPr="00DB05B8">
        <w:rPr>
          <w:i/>
          <w:szCs w:val="24"/>
          <w:lang w:val="ru-RU"/>
        </w:rPr>
        <w:t xml:space="preserve">  к настоящему Договору.  </w:t>
      </w:r>
    </w:p>
    <w:p w14:paraId="6B2E20E1" w14:textId="12D9A808" w:rsidR="00187664" w:rsidRPr="00DB05B8" w:rsidRDefault="00187664" w:rsidP="00187664">
      <w:pPr>
        <w:numPr>
          <w:ilvl w:val="1"/>
          <w:numId w:val="2"/>
        </w:numPr>
        <w:ind w:left="0" w:firstLine="567"/>
        <w:jc w:val="both"/>
        <w:rPr>
          <w:sz w:val="24"/>
          <w:szCs w:val="24"/>
        </w:rPr>
      </w:pPr>
      <w:r w:rsidRPr="00DB05B8">
        <w:rPr>
          <w:sz w:val="24"/>
          <w:szCs w:val="24"/>
        </w:rPr>
        <w:lastRenderedPageBreak/>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w:t>
      </w:r>
      <w:proofErr w:type="spellStart"/>
      <w:r w:rsidRPr="00DB05B8">
        <w:rPr>
          <w:sz w:val="24"/>
          <w:szCs w:val="24"/>
        </w:rPr>
        <w:t>ов</w:t>
      </w:r>
      <w:proofErr w:type="spellEnd"/>
      <w:r w:rsidRPr="00DB05B8">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DB05B8">
        <w:rPr>
          <w:sz w:val="24"/>
          <w:szCs w:val="24"/>
        </w:rPr>
        <w:t>ами</w:t>
      </w:r>
      <w:proofErr w:type="spellEnd"/>
      <w:r w:rsidRPr="00DB05B8">
        <w:rPr>
          <w:sz w:val="24"/>
          <w:szCs w:val="24"/>
        </w:rPr>
        <w:t>) работ перед Заказчиком несет Подрядчик.</w:t>
      </w:r>
    </w:p>
    <w:p w14:paraId="6B2E20E2"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B05B8" w:rsidRDefault="00187664" w:rsidP="00187664">
      <w:pPr>
        <w:pStyle w:val="a9"/>
        <w:rPr>
          <w:szCs w:val="24"/>
        </w:rPr>
      </w:pP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6B2E20E6" w14:textId="5A8A4364" w:rsidR="00187664" w:rsidRPr="00DB05B8" w:rsidRDefault="00187664" w:rsidP="00187664">
      <w:pPr>
        <w:tabs>
          <w:tab w:val="left" w:pos="1134"/>
        </w:tabs>
        <w:ind w:firstLine="567"/>
        <w:jc w:val="both"/>
        <w:rPr>
          <w:i/>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w:t>
      </w:r>
      <w:r w:rsidR="00D965F0" w:rsidRPr="00DB05B8">
        <w:rPr>
          <w:sz w:val="24"/>
          <w:szCs w:val="24"/>
        </w:rPr>
        <w:t>поставляемого по</w:t>
      </w:r>
      <w:r w:rsidRPr="00DB05B8">
        <w:rPr>
          <w:sz w:val="24"/>
          <w:szCs w:val="24"/>
        </w:rPr>
        <w:t xml:space="preserve"> настоящему договору. </w:t>
      </w:r>
      <w:r w:rsidRPr="00DB05B8">
        <w:rPr>
          <w:i/>
          <w:sz w:val="24"/>
          <w:szCs w:val="24"/>
        </w:rPr>
        <w:t xml:space="preserve">Цена договора является твердой даже если на </w:t>
      </w:r>
      <w:r w:rsidR="00D965F0" w:rsidRPr="00DB05B8">
        <w:rPr>
          <w:i/>
          <w:sz w:val="24"/>
          <w:szCs w:val="24"/>
        </w:rPr>
        <w:t>момент заключения Договора и</w:t>
      </w:r>
      <w:r w:rsidRPr="00DB05B8">
        <w:rPr>
          <w:i/>
          <w:sz w:val="24"/>
          <w:szCs w:val="24"/>
        </w:rPr>
        <w:t xml:space="preserve"> подготовки проектной или рабочей документации исключена </w:t>
      </w:r>
      <w:r w:rsidR="00D965F0" w:rsidRPr="00DB05B8">
        <w:rPr>
          <w:i/>
          <w:sz w:val="24"/>
          <w:szCs w:val="24"/>
        </w:rPr>
        <w:t>возможность определить</w:t>
      </w:r>
      <w:r w:rsidRPr="00DB05B8">
        <w:rPr>
          <w:i/>
          <w:sz w:val="24"/>
          <w:szCs w:val="24"/>
        </w:rPr>
        <w:t xml:space="preserve"> полный объем Работ, необходимых для строительства Объекта. </w:t>
      </w:r>
    </w:p>
    <w:p w14:paraId="6B2E20E7"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6B2E20E8" w14:textId="2B6ECE21"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w:t>
      </w:r>
      <w:r w:rsidR="004C2CE4">
        <w:rPr>
          <w:i/>
          <w:sz w:val="24"/>
          <w:szCs w:val="24"/>
        </w:rPr>
        <w:t>ы</w:t>
      </w:r>
      <w:r w:rsidRPr="00DB05B8">
        <w:rPr>
          <w:i/>
          <w:sz w:val="24"/>
          <w:szCs w:val="24"/>
        </w:rPr>
        <w:t xml:space="preserve"> (Приложение № 3), в том числе:</w:t>
      </w:r>
    </w:p>
    <w:p w14:paraId="6B2E20E9"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6B2E20EB" w14:textId="6359EB9A" w:rsidR="00187664" w:rsidRDefault="00187664" w:rsidP="00187664">
      <w:pPr>
        <w:tabs>
          <w:tab w:val="left" w:pos="567"/>
        </w:tabs>
        <w:ind w:firstLine="567"/>
        <w:jc w:val="both"/>
        <w:rPr>
          <w:i/>
          <w:sz w:val="24"/>
          <w:szCs w:val="24"/>
        </w:rPr>
      </w:pPr>
      <w:r w:rsidRPr="00DB05B8">
        <w:rPr>
          <w:i/>
          <w:sz w:val="24"/>
          <w:szCs w:val="24"/>
        </w:rPr>
        <w:tab/>
        <w:t>2.1.2. из стоимости расходов (издержек) Подрядчика, а так же иных расходов Подрядчика, связанных с выполнением Работ по Договору, в том чи</w:t>
      </w:r>
      <w:r w:rsidR="00FD62DC">
        <w:rPr>
          <w:i/>
          <w:sz w:val="24"/>
          <w:szCs w:val="24"/>
        </w:rPr>
        <w:t>сле но не ограничиваясь, затрат</w:t>
      </w:r>
      <w:r w:rsidRPr="00DB05B8">
        <w:rPr>
          <w:i/>
          <w:sz w:val="24"/>
          <w:szCs w:val="24"/>
        </w:rPr>
        <w:t xml:space="preserve">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w:t>
      </w:r>
      <w:r w:rsidR="004C2CE4">
        <w:rPr>
          <w:i/>
          <w:sz w:val="24"/>
          <w:szCs w:val="24"/>
        </w:rPr>
        <w:t>е</w:t>
      </w:r>
      <w:r w:rsidRPr="00DB05B8">
        <w:rPr>
          <w:i/>
          <w:sz w:val="24"/>
          <w:szCs w:val="24"/>
        </w:rPr>
        <w:t xml:space="preserve"> (Приложение № 3), в том числе: </w:t>
      </w:r>
    </w:p>
    <w:p w14:paraId="6B2E20EC" w14:textId="77777777" w:rsidR="00DB05B8" w:rsidRPr="00DB05B8" w:rsidRDefault="00DB05B8" w:rsidP="00187664">
      <w:pPr>
        <w:tabs>
          <w:tab w:val="left" w:pos="567"/>
        </w:tabs>
        <w:ind w:firstLine="567"/>
        <w:jc w:val="both"/>
        <w:rPr>
          <w:i/>
          <w:sz w:val="24"/>
          <w:szCs w:val="24"/>
        </w:rPr>
      </w:pPr>
    </w:p>
    <w:p w14:paraId="6B2E20ED"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6B2E20EF"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6B2E20F0" w14:textId="17221DB0"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4C2CE4">
        <w:rPr>
          <w:i/>
          <w:sz w:val="24"/>
          <w:szCs w:val="24"/>
        </w:rPr>
        <w:t>5</w:t>
      </w:r>
      <w:r w:rsidR="00187664" w:rsidRPr="00DB05B8">
        <w:rPr>
          <w:i/>
          <w:sz w:val="24"/>
          <w:szCs w:val="24"/>
        </w:rPr>
        <w:t xml:space="preserve">% от стоимости Оборудования (по ценам заводов-изготовителей и/или их официальных дилеров), </w:t>
      </w:r>
    </w:p>
    <w:p w14:paraId="6B2E20F1"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доставки, включая стоимость перевозки и погрузо-разгрузочных работ,</w:t>
      </w:r>
    </w:p>
    <w:p w14:paraId="6B2E20F2"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6B2E20F3"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6B2E20F4"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6B2E20F5" w14:textId="058FCBEB" w:rsidR="00187664" w:rsidRPr="00DB05B8" w:rsidRDefault="00187664" w:rsidP="00187664">
      <w:pPr>
        <w:spacing w:line="240" w:lineRule="atLeast"/>
        <w:ind w:firstLine="567"/>
        <w:jc w:val="both"/>
        <w:rPr>
          <w:i/>
          <w:sz w:val="24"/>
          <w:szCs w:val="24"/>
        </w:rPr>
      </w:pPr>
      <w:r w:rsidRPr="00DB05B8">
        <w:rPr>
          <w:i/>
          <w:sz w:val="24"/>
          <w:szCs w:val="24"/>
        </w:rPr>
        <w:t>а так же иные расходы, связанные с передачей и переоформлением Оборудовани</w:t>
      </w:r>
      <w:r w:rsidR="004C2CE4">
        <w:rPr>
          <w:i/>
          <w:sz w:val="24"/>
          <w:szCs w:val="24"/>
        </w:rPr>
        <w:t>я</w:t>
      </w:r>
      <w:r w:rsidR="00FD62DC">
        <w:rPr>
          <w:i/>
          <w:sz w:val="24"/>
          <w:szCs w:val="24"/>
        </w:rPr>
        <w:t xml:space="preserve"> </w:t>
      </w:r>
      <w:r w:rsidRPr="00DB05B8">
        <w:rPr>
          <w:i/>
          <w:sz w:val="24"/>
          <w:szCs w:val="24"/>
        </w:rPr>
        <w:t>в собственность Заказчика.</w:t>
      </w:r>
    </w:p>
    <w:p w14:paraId="6B2E20F6" w14:textId="7777777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6B2E20F8"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lastRenderedPageBreak/>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6B2E20F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288B2AA0"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w:t>
      </w:r>
      <w:r w:rsidR="008C13FF">
        <w:rPr>
          <w:szCs w:val="24"/>
          <w:lang w:val="ru-RU"/>
        </w:rPr>
        <w:t>,</w:t>
      </w:r>
      <w:r w:rsidRPr="00DB05B8">
        <w:rPr>
          <w:szCs w:val="24"/>
        </w:rPr>
        <w:t xml:space="preserve"> стороны руководствуются Сметами.</w:t>
      </w:r>
    </w:p>
    <w:p w14:paraId="6B2E2101"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6B2E210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6B2E2103" w14:textId="77777777" w:rsidR="00187664" w:rsidRPr="00DB05B8" w:rsidRDefault="00187664" w:rsidP="00187664">
      <w:pPr>
        <w:tabs>
          <w:tab w:val="left" w:pos="1134"/>
        </w:tabs>
        <w:ind w:firstLine="567"/>
        <w:jc w:val="both"/>
        <w:rPr>
          <w:sz w:val="24"/>
          <w:szCs w:val="24"/>
        </w:rPr>
      </w:pPr>
      <w:r w:rsidRPr="00DB05B8">
        <w:rPr>
          <w:sz w:val="24"/>
          <w:szCs w:val="24"/>
        </w:rPr>
        <w:lastRenderedPageBreak/>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6B2E2105" w14:textId="6E96C070" w:rsidR="00187664" w:rsidRPr="00DB05B8" w:rsidRDefault="00187664" w:rsidP="00187664">
      <w:pPr>
        <w:tabs>
          <w:tab w:val="left" w:pos="1134"/>
        </w:tabs>
        <w:ind w:firstLine="567"/>
        <w:jc w:val="both"/>
        <w:rPr>
          <w:sz w:val="24"/>
          <w:szCs w:val="24"/>
        </w:rPr>
      </w:pPr>
      <w:r w:rsidRPr="00DB05B8">
        <w:rPr>
          <w:sz w:val="24"/>
          <w:szCs w:val="24"/>
        </w:rPr>
        <w:t>В случае включения в Акты о приемке выполненных работ</w:t>
      </w:r>
      <w:r w:rsidR="004C2CE4">
        <w:rPr>
          <w:sz w:val="24"/>
          <w:szCs w:val="24"/>
        </w:rPr>
        <w:t xml:space="preserve"> </w:t>
      </w:r>
      <w:r w:rsidRPr="00DB05B8">
        <w:rPr>
          <w:sz w:val="24"/>
          <w:szCs w:val="24"/>
        </w:rPr>
        <w:t xml:space="preserve">завышенных объемов Работ или невыполненных Работ, предусмотренных соответствующим дополнительным соглашением, </w:t>
      </w:r>
      <w:r w:rsidR="004E0DDD" w:rsidRPr="00DB05B8">
        <w:rPr>
          <w:sz w:val="24"/>
          <w:szCs w:val="24"/>
        </w:rPr>
        <w:t>Заказчик вправе</w:t>
      </w:r>
      <w:r w:rsidRPr="00DB05B8">
        <w:rPr>
          <w:sz w:val="24"/>
          <w:szCs w:val="24"/>
        </w:rPr>
        <w:t xml:space="preserve"> </w:t>
      </w:r>
      <w:r w:rsidR="004E0DDD" w:rsidRPr="00DB05B8">
        <w:rPr>
          <w:sz w:val="24"/>
          <w:szCs w:val="24"/>
        </w:rPr>
        <w:t>отказаться от</w:t>
      </w:r>
      <w:r w:rsidRPr="00DB05B8">
        <w:rPr>
          <w:sz w:val="24"/>
          <w:szCs w:val="24"/>
        </w:rPr>
        <w:t xml:space="preserve"> подписания таких актов и оплаты Работ и Расходов. </w:t>
      </w:r>
    </w:p>
    <w:p w14:paraId="6B2E2106" w14:textId="0AF0C662" w:rsidR="00187664" w:rsidRPr="00DB05B8" w:rsidRDefault="00187664" w:rsidP="00187664">
      <w:pPr>
        <w:tabs>
          <w:tab w:val="left" w:pos="1134"/>
        </w:tabs>
        <w:ind w:firstLine="567"/>
        <w:jc w:val="both"/>
        <w:rPr>
          <w:sz w:val="24"/>
          <w:szCs w:val="24"/>
        </w:rPr>
      </w:pPr>
      <w:r w:rsidRPr="00DB05B8">
        <w:rPr>
          <w:sz w:val="24"/>
          <w:szCs w:val="24"/>
        </w:rPr>
        <w:t>2.1</w:t>
      </w:r>
      <w:r w:rsidR="004E0DDD">
        <w:rPr>
          <w:sz w:val="24"/>
          <w:szCs w:val="24"/>
        </w:rPr>
        <w:t>1</w:t>
      </w:r>
      <w:r w:rsidRPr="00DB05B8">
        <w:rPr>
          <w:sz w:val="24"/>
          <w:szCs w:val="24"/>
        </w:rPr>
        <w:t>.1. Заказчик вправе требовать уменьшения стоимости Работ:</w:t>
      </w:r>
    </w:p>
    <w:p w14:paraId="6B2E2107"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6B2E2109" w14:textId="7DB7163A" w:rsidR="00187664" w:rsidRPr="00DB05B8" w:rsidRDefault="00187664" w:rsidP="00187664">
      <w:pPr>
        <w:ind w:left="80" w:firstLine="567"/>
        <w:jc w:val="both"/>
        <w:rPr>
          <w:sz w:val="24"/>
          <w:szCs w:val="24"/>
        </w:rPr>
      </w:pPr>
      <w:r w:rsidRPr="00DB05B8">
        <w:rPr>
          <w:sz w:val="24"/>
          <w:szCs w:val="24"/>
        </w:rPr>
        <w:t>2.1</w:t>
      </w:r>
      <w:r w:rsidR="004E0DDD">
        <w:rPr>
          <w:sz w:val="24"/>
          <w:szCs w:val="24"/>
        </w:rPr>
        <w:t>2</w:t>
      </w:r>
      <w:r w:rsidRPr="00DB05B8">
        <w:rPr>
          <w:sz w:val="24"/>
          <w:szCs w:val="24"/>
        </w:rPr>
        <w:t>. Если принятые Работы, указанные в п. 2.1</w:t>
      </w:r>
      <w:r w:rsidR="002712EE">
        <w:rPr>
          <w:sz w:val="24"/>
          <w:szCs w:val="24"/>
        </w:rPr>
        <w:t>1</w:t>
      </w:r>
      <w:r w:rsidRPr="00DB05B8">
        <w:rPr>
          <w:sz w:val="24"/>
          <w:szCs w:val="24"/>
        </w:rPr>
        <w:t>. настоящего Договора, оплачены Заказчиком, Заказчик вправе по своему усмотрению:</w:t>
      </w:r>
    </w:p>
    <w:p w14:paraId="6B2E210A" w14:textId="4DB140D1"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w:t>
      </w:r>
      <w:r w:rsidR="002712EE">
        <w:rPr>
          <w:sz w:val="24"/>
          <w:szCs w:val="24"/>
        </w:rPr>
        <w:t>1</w:t>
      </w:r>
      <w:r w:rsidRPr="00DB05B8">
        <w:rPr>
          <w:sz w:val="24"/>
          <w:szCs w:val="24"/>
        </w:rPr>
        <w:t xml:space="preserve"> настоящего договора, в порядке, установленном п. 2.1</w:t>
      </w:r>
      <w:r w:rsidR="002712EE">
        <w:rPr>
          <w:sz w:val="24"/>
          <w:szCs w:val="24"/>
        </w:rPr>
        <w:t>2</w:t>
      </w:r>
      <w:r w:rsidRPr="00DB05B8">
        <w:rPr>
          <w:sz w:val="24"/>
          <w:szCs w:val="24"/>
        </w:rPr>
        <w:t>.1 настоящего договора. После такой корректировки акт считается подписанным Сторонами в новой редакции;</w:t>
      </w:r>
    </w:p>
    <w:p w14:paraId="6B2E210B"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248D352E" w:rsidR="00187664" w:rsidRPr="00DB05B8" w:rsidRDefault="00187664" w:rsidP="00187664">
      <w:pPr>
        <w:ind w:firstLine="567"/>
        <w:jc w:val="both"/>
        <w:rPr>
          <w:sz w:val="24"/>
          <w:szCs w:val="24"/>
        </w:rPr>
      </w:pPr>
      <w:r w:rsidRPr="00DB05B8">
        <w:rPr>
          <w:sz w:val="24"/>
          <w:szCs w:val="24"/>
        </w:rPr>
        <w:t>2.1</w:t>
      </w:r>
      <w:r w:rsidR="00C0093D">
        <w:rPr>
          <w:sz w:val="24"/>
          <w:szCs w:val="24"/>
        </w:rPr>
        <w:t>2</w:t>
      </w:r>
      <w:r w:rsidRPr="00DB05B8">
        <w:rPr>
          <w:sz w:val="24"/>
          <w:szCs w:val="24"/>
        </w:rPr>
        <w:t>.1. Комиссия для установления факта, указанного в п. 2.1</w:t>
      </w:r>
      <w:r w:rsidR="002712EE">
        <w:rPr>
          <w:sz w:val="24"/>
          <w:szCs w:val="24"/>
        </w:rPr>
        <w:t>1</w:t>
      </w:r>
      <w:r w:rsidRPr="00DB05B8">
        <w:rPr>
          <w:sz w:val="24"/>
          <w:szCs w:val="24"/>
        </w:rPr>
        <w:t xml:space="preserve"> настоящего договора, включает представителей Заказчика и Подрядчика.</w:t>
      </w:r>
    </w:p>
    <w:p w14:paraId="6B2E210D" w14:textId="5A039E1D" w:rsidR="00187664" w:rsidRPr="00DB05B8" w:rsidRDefault="00187664" w:rsidP="00187664">
      <w:pPr>
        <w:ind w:firstLine="567"/>
        <w:jc w:val="both"/>
        <w:rPr>
          <w:sz w:val="24"/>
          <w:szCs w:val="24"/>
        </w:rPr>
      </w:pPr>
      <w:r w:rsidRPr="00DB05B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2712EE">
        <w:rPr>
          <w:sz w:val="24"/>
          <w:szCs w:val="24"/>
        </w:rPr>
        <w:t>1</w:t>
      </w:r>
      <w:r w:rsidRPr="00DB05B8">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274F8790"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w:t>
      </w:r>
      <w:r w:rsidR="00C0093D">
        <w:rPr>
          <w:szCs w:val="24"/>
          <w:lang w:val="ru-RU"/>
        </w:rPr>
        <w:t>3</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0863F445"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4C2CE4">
        <w:rPr>
          <w:i/>
          <w:sz w:val="24"/>
          <w:szCs w:val="24"/>
        </w:rPr>
        <w:t>10</w:t>
      </w:r>
      <w:r w:rsidR="00EC57C4" w:rsidRPr="00EC57C4">
        <w:rPr>
          <w:i/>
          <w:sz w:val="24"/>
          <w:szCs w:val="24"/>
        </w:rPr>
        <w:t>0%</w:t>
      </w:r>
      <w:r w:rsidRPr="00EC57C4">
        <w:rPr>
          <w:sz w:val="24"/>
          <w:szCs w:val="24"/>
        </w:rPr>
        <w:t xml:space="preserve"> процентов, Подрядчику </w:t>
      </w:r>
      <w:r w:rsidR="004C2CE4">
        <w:rPr>
          <w:i/>
          <w:sz w:val="24"/>
          <w:szCs w:val="24"/>
        </w:rPr>
        <w:t>0</w:t>
      </w:r>
      <w:r w:rsidR="00EC57C4" w:rsidRPr="00EC57C4">
        <w:rPr>
          <w:i/>
          <w:sz w:val="24"/>
          <w:szCs w:val="24"/>
        </w:rPr>
        <w:t xml:space="preserve"> %</w:t>
      </w:r>
      <w:r w:rsidRPr="00EC57C4">
        <w:rPr>
          <w:sz w:val="24"/>
          <w:szCs w:val="24"/>
        </w:rPr>
        <w:t xml:space="preserve"> процентов.</w:t>
      </w:r>
    </w:p>
    <w:p w14:paraId="6B2E2110" w14:textId="5E5B31FA"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2.1</w:t>
      </w:r>
      <w:r w:rsidR="00C0093D">
        <w:rPr>
          <w:rFonts w:ascii="Times New Roman" w:hAnsi="Times New Roman"/>
          <w:sz w:val="24"/>
          <w:szCs w:val="24"/>
          <w:lang w:eastAsia="ru-RU"/>
        </w:rPr>
        <w:t>4</w:t>
      </w:r>
      <w:r w:rsidRPr="00DB05B8">
        <w:rPr>
          <w:rFonts w:ascii="Times New Roman" w:hAnsi="Times New Roman"/>
          <w:sz w:val="24"/>
          <w:szCs w:val="24"/>
          <w:lang w:eastAsia="ru-RU"/>
        </w:rPr>
        <w:t xml:space="preserve">. Заказчик вправе в одностороннем порядке  вносить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w:t>
      </w:r>
      <w:proofErr w:type="spellStart"/>
      <w:r w:rsidRPr="00EC57C4">
        <w:rPr>
          <w:rFonts w:ascii="Times New Roman" w:hAnsi="Times New Roman"/>
          <w:sz w:val="24"/>
          <w:szCs w:val="24"/>
          <w:lang w:eastAsia="ru-RU"/>
        </w:rPr>
        <w:t>ЗиС</w:t>
      </w:r>
      <w:proofErr w:type="spellEnd"/>
      <w:r w:rsidRPr="00EC57C4">
        <w:rPr>
          <w:rFonts w:ascii="Times New Roman" w:hAnsi="Times New Roman"/>
          <w:sz w:val="24"/>
          <w:szCs w:val="24"/>
          <w:lang w:eastAsia="ru-RU"/>
        </w:rPr>
        <w:t xml:space="preserve">, </w:t>
      </w:r>
      <w:proofErr w:type="spellStart"/>
      <w:r w:rsidRPr="00EC57C4">
        <w:rPr>
          <w:rFonts w:ascii="Times New Roman" w:hAnsi="Times New Roman"/>
          <w:sz w:val="24"/>
          <w:szCs w:val="24"/>
          <w:lang w:eastAsia="ru-RU"/>
        </w:rPr>
        <w:t>ТПиР</w:t>
      </w:r>
      <w:proofErr w:type="spellEnd"/>
      <w:r w:rsidRPr="00EC57C4">
        <w:rPr>
          <w:rFonts w:ascii="Times New Roman" w:hAnsi="Times New Roman"/>
          <w:sz w:val="24"/>
          <w:szCs w:val="24"/>
          <w:lang w:eastAsia="ru-RU"/>
        </w:rPr>
        <w:t>,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r w:rsidR="004C2CE4" w:rsidRPr="00DB05B8">
        <w:rPr>
          <w:rFonts w:ascii="Times New Roman" w:hAnsi="Times New Roman"/>
          <w:sz w:val="24"/>
          <w:szCs w:val="24"/>
          <w:lang w:eastAsia="ru-RU"/>
        </w:rPr>
        <w:t>в таком</w:t>
      </w:r>
      <w:r w:rsidRPr="00DB05B8">
        <w:rPr>
          <w:rFonts w:ascii="Times New Roman" w:hAnsi="Times New Roman"/>
          <w:sz w:val="24"/>
          <w:szCs w:val="24"/>
          <w:lang w:eastAsia="ru-RU"/>
        </w:rPr>
        <w:t xml:space="preserve"> уведомлении.</w:t>
      </w:r>
    </w:p>
    <w:p w14:paraId="6B2E2111" w14:textId="712CB35A" w:rsidR="00187664" w:rsidRPr="00DB05B8" w:rsidRDefault="00187664" w:rsidP="00187664">
      <w:pPr>
        <w:pStyle w:val="ab"/>
        <w:widowControl/>
        <w:spacing w:line="240" w:lineRule="auto"/>
        <w:ind w:firstLine="567"/>
        <w:rPr>
          <w:szCs w:val="24"/>
        </w:rPr>
      </w:pPr>
      <w:r w:rsidRPr="00DB05B8">
        <w:rPr>
          <w:szCs w:val="24"/>
        </w:rPr>
        <w:t>2.1</w:t>
      </w:r>
      <w:r w:rsidR="00C0093D">
        <w:rPr>
          <w:szCs w:val="24"/>
        </w:rPr>
        <w:t>5</w:t>
      </w:r>
      <w:r w:rsidRPr="00DB05B8">
        <w:rPr>
          <w:szCs w:val="24"/>
        </w:rPr>
        <w:t>. По письменно</w:t>
      </w:r>
      <w:r w:rsidR="004C2CE4">
        <w:rPr>
          <w:szCs w:val="24"/>
        </w:rPr>
        <w:t>му</w:t>
      </w:r>
      <w:r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46F81408" w:rsidR="00187664" w:rsidRPr="00DB05B8" w:rsidRDefault="00187664" w:rsidP="00187664">
      <w:pPr>
        <w:ind w:firstLine="567"/>
        <w:jc w:val="both"/>
        <w:rPr>
          <w:i/>
          <w:sz w:val="24"/>
          <w:szCs w:val="24"/>
        </w:rPr>
      </w:pPr>
      <w:r w:rsidRPr="00DB05B8">
        <w:rPr>
          <w:i/>
          <w:sz w:val="24"/>
          <w:szCs w:val="24"/>
        </w:rPr>
        <w:t>2.1</w:t>
      </w:r>
      <w:r w:rsidR="00C0093D">
        <w:rPr>
          <w:i/>
          <w:sz w:val="24"/>
          <w:szCs w:val="24"/>
        </w:rPr>
        <w:t>6</w:t>
      </w:r>
      <w:r w:rsidRPr="00DB05B8">
        <w:rPr>
          <w:i/>
          <w:sz w:val="24"/>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6B2E2114" w14:textId="77777777" w:rsidR="00187664" w:rsidRPr="00DB05B8" w:rsidRDefault="00187664" w:rsidP="00187664">
      <w:pPr>
        <w:ind w:firstLine="709"/>
        <w:jc w:val="both"/>
        <w:rPr>
          <w:sz w:val="24"/>
          <w:szCs w:val="24"/>
        </w:rPr>
      </w:pPr>
    </w:p>
    <w:p w14:paraId="6B2E2115"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6B2E2116" w14:textId="1145D019"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r w:rsidRPr="00DB05B8">
        <w:rPr>
          <w:i/>
          <w:sz w:val="24"/>
          <w:szCs w:val="24"/>
        </w:rPr>
        <w:t xml:space="preserve">График поставки оборудования указан в Приложении № </w:t>
      </w:r>
      <w:r w:rsidR="003312CB">
        <w:rPr>
          <w:i/>
          <w:sz w:val="24"/>
          <w:szCs w:val="24"/>
        </w:rPr>
        <w:t>2</w:t>
      </w:r>
      <w:r w:rsidRPr="00DB05B8">
        <w:rPr>
          <w:i/>
          <w:sz w:val="24"/>
          <w:szCs w:val="24"/>
        </w:rPr>
        <w:t xml:space="preserve"> к настоящему Договору</w:t>
      </w:r>
      <w:r w:rsidRPr="00DB05B8">
        <w:rPr>
          <w:sz w:val="24"/>
          <w:szCs w:val="24"/>
        </w:rPr>
        <w:t xml:space="preserve">. </w:t>
      </w:r>
    </w:p>
    <w:p w14:paraId="6B2E2117" w14:textId="77777777" w:rsidR="00187664" w:rsidRPr="00DB05B8" w:rsidRDefault="00187664" w:rsidP="00187664">
      <w:pPr>
        <w:ind w:firstLine="567"/>
        <w:jc w:val="both"/>
        <w:rPr>
          <w:sz w:val="24"/>
          <w:szCs w:val="24"/>
        </w:rPr>
      </w:pPr>
      <w:r w:rsidRPr="00DB05B8">
        <w:rPr>
          <w:sz w:val="24"/>
          <w:szCs w:val="24"/>
        </w:rPr>
        <w:t xml:space="preserve">Досрочная поставка оборудования  может производиться с согласия Заказчика. </w:t>
      </w:r>
    </w:p>
    <w:p w14:paraId="6B2E2118" w14:textId="3E4D1B49" w:rsidR="00187664" w:rsidRPr="00DB05B8" w:rsidRDefault="00187664" w:rsidP="00187664">
      <w:pPr>
        <w:ind w:firstLine="567"/>
        <w:jc w:val="both"/>
        <w:rPr>
          <w:sz w:val="24"/>
          <w:szCs w:val="24"/>
        </w:rPr>
      </w:pPr>
      <w:r w:rsidRPr="00DB05B8">
        <w:rPr>
          <w:sz w:val="24"/>
          <w:szCs w:val="24"/>
        </w:rPr>
        <w:t>3.2. Подрядчик обязуется одновременно с Оборудование</w:t>
      </w:r>
      <w:r w:rsidR="003312CB">
        <w:rPr>
          <w:sz w:val="24"/>
          <w:szCs w:val="24"/>
        </w:rPr>
        <w:t>м</w:t>
      </w:r>
      <w:r w:rsidRPr="00DB05B8">
        <w:rPr>
          <w:sz w:val="24"/>
          <w:szCs w:val="24"/>
        </w:rPr>
        <w:t xml:space="preserve">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6B2E2119"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lastRenderedPageBreak/>
        <w:t>Счет на оплату Товара (партию Товара);</w:t>
      </w:r>
    </w:p>
    <w:p w14:paraId="6B2E211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6B2E211B"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6B2E211C" w14:textId="044DAC7B"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отгрузочную документацию</w:t>
      </w:r>
      <w:r w:rsidR="003312CB">
        <w:rPr>
          <w:i/>
          <w:sz w:val="24"/>
          <w:szCs w:val="24"/>
        </w:rPr>
        <w:t>;</w:t>
      </w:r>
      <w:r w:rsidRPr="00DB05B8">
        <w:rPr>
          <w:i/>
          <w:sz w:val="24"/>
          <w:szCs w:val="24"/>
        </w:rPr>
        <w:t xml:space="preserve"> </w:t>
      </w:r>
    </w:p>
    <w:p w14:paraId="6B2E211D"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6B2E211E"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в том числе  сертификат качества, </w:t>
      </w:r>
    </w:p>
    <w:p w14:paraId="6B2E211F" w14:textId="2F4F23E1"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инструкции п</w:t>
      </w:r>
      <w:r w:rsidR="003312CB">
        <w:rPr>
          <w:i/>
          <w:sz w:val="24"/>
          <w:szCs w:val="24"/>
        </w:rPr>
        <w:t>о эксплуатации на русском языке;</w:t>
      </w:r>
      <w:r w:rsidRPr="00DB05B8">
        <w:rPr>
          <w:i/>
          <w:sz w:val="24"/>
          <w:szCs w:val="24"/>
        </w:rPr>
        <w:t xml:space="preserve"> </w:t>
      </w:r>
    </w:p>
    <w:p w14:paraId="6B2E212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6B2E212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6B2E212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6B2E212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6B2E2124" w14:textId="53B44DE0"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w:t>
      </w:r>
      <w:r w:rsidR="009F0592">
        <w:rPr>
          <w:noProof/>
          <w:sz w:val="24"/>
          <w:szCs w:val="24"/>
        </w:rPr>
        <w:t>в</w:t>
      </w:r>
      <w:r w:rsidRPr="00DB05B8">
        <w:rPr>
          <w:noProof/>
          <w:sz w:val="24"/>
          <w:szCs w:val="24"/>
        </w:rPr>
        <w:t>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115CA0A9"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w:t>
      </w:r>
      <w:r w:rsidR="003312CB">
        <w:rPr>
          <w:sz w:val="24"/>
          <w:szCs w:val="24"/>
        </w:rPr>
        <w:t>,</w:t>
      </w:r>
      <w:r w:rsidRPr="00EC57C4">
        <w:rPr>
          <w:sz w:val="24"/>
          <w:szCs w:val="24"/>
        </w:rPr>
        <w:t xml:space="preserve"> накладные, счета-фактуры, платежные документы.</w:t>
      </w:r>
    </w:p>
    <w:p w14:paraId="6B2E2127"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B2E2128" w14:textId="471C5A53"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DB05B8">
        <w:rPr>
          <w:i/>
          <w:noProof/>
          <w:sz w:val="24"/>
          <w:szCs w:val="24"/>
        </w:rPr>
        <w:t>склад Заказчика, расположенный по адресу</w:t>
      </w:r>
      <w:r w:rsidRPr="00DB05B8">
        <w:rPr>
          <w:noProof/>
          <w:sz w:val="24"/>
          <w:szCs w:val="24"/>
        </w:rPr>
        <w:t xml:space="preserve">: </w:t>
      </w:r>
      <w:r w:rsidR="003312CB">
        <w:rPr>
          <w:noProof/>
          <w:sz w:val="24"/>
          <w:szCs w:val="24"/>
        </w:rPr>
        <w:t>Республика Карелия</w:t>
      </w:r>
      <w:r w:rsidR="009F0592">
        <w:rPr>
          <w:noProof/>
          <w:sz w:val="24"/>
          <w:szCs w:val="24"/>
        </w:rPr>
        <w:t>,</w:t>
      </w:r>
      <w:r w:rsidR="003312CB">
        <w:rPr>
          <w:noProof/>
          <w:sz w:val="24"/>
          <w:szCs w:val="24"/>
        </w:rPr>
        <w:t xml:space="preserve"> </w:t>
      </w:r>
      <w:r w:rsidR="003312CB" w:rsidRPr="003312CB">
        <w:rPr>
          <w:noProof/>
          <w:sz w:val="24"/>
          <w:szCs w:val="24"/>
        </w:rPr>
        <w:t xml:space="preserve">Питкярантский р-н, п. Хямекоски, ГЭС-21 </w:t>
      </w:r>
      <w:r w:rsidR="003312CB">
        <w:rPr>
          <w:noProof/>
          <w:sz w:val="24"/>
          <w:szCs w:val="24"/>
        </w:rPr>
        <w:t>«</w:t>
      </w:r>
      <w:r w:rsidR="003312CB" w:rsidRPr="003312CB">
        <w:rPr>
          <w:noProof/>
          <w:sz w:val="24"/>
          <w:szCs w:val="24"/>
        </w:rPr>
        <w:t>Хямекоски</w:t>
      </w:r>
      <w:r w:rsidR="003312CB">
        <w:rPr>
          <w:noProof/>
          <w:sz w:val="24"/>
          <w:szCs w:val="24"/>
        </w:rPr>
        <w:t>».</w:t>
      </w:r>
    </w:p>
    <w:p w14:paraId="6B2E2129"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6B2E212D" w14:textId="254A6BA3"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1731FB">
        <w:rPr>
          <w:noProof/>
          <w:sz w:val="24"/>
          <w:szCs w:val="24"/>
        </w:rPr>
        <w:t>10</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6B2E212E" w14:textId="7F9E8E1E"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w:t>
      </w:r>
      <w:r w:rsidR="003312CB">
        <w:rPr>
          <w:noProof/>
          <w:sz w:val="24"/>
          <w:szCs w:val="24"/>
        </w:rPr>
        <w:t>,</w:t>
      </w:r>
      <w:r w:rsidRPr="00DB05B8">
        <w:rPr>
          <w:noProof/>
          <w:sz w:val="24"/>
          <w:szCs w:val="24"/>
        </w:rPr>
        <w:t xml:space="preserve"> либо в части контрафактного Оборудования и потребовать возврата уплаченных за Оборудование соответствующих сумм денежных средств.</w:t>
      </w:r>
    </w:p>
    <w:p w14:paraId="6B2E2132" w14:textId="045C5C97" w:rsidR="00187664" w:rsidRPr="00DB05B8" w:rsidRDefault="00187664" w:rsidP="003312CB">
      <w:pPr>
        <w:ind w:firstLine="567"/>
        <w:jc w:val="both"/>
        <w:rPr>
          <w:i/>
          <w:noProof/>
          <w:sz w:val="24"/>
          <w:szCs w:val="24"/>
        </w:rPr>
      </w:pPr>
      <w:r w:rsidRPr="00DB05B8">
        <w:rPr>
          <w:i/>
          <w:noProof/>
          <w:sz w:val="24"/>
          <w:szCs w:val="24"/>
        </w:rPr>
        <w:t>3.7. Приемка Оборудования по количесву</w:t>
      </w:r>
      <w:r w:rsidR="00F2675B">
        <w:rPr>
          <w:i/>
          <w:noProof/>
          <w:sz w:val="24"/>
          <w:szCs w:val="24"/>
        </w:rPr>
        <w:t>,</w:t>
      </w:r>
      <w:r w:rsidRPr="00DB05B8">
        <w:rPr>
          <w:i/>
          <w:noProof/>
          <w:sz w:val="24"/>
          <w:szCs w:val="24"/>
        </w:rPr>
        <w:t xml:space="preserve"> качеству и комплектности осуществляется в </w:t>
      </w:r>
      <w:r w:rsidR="003312CB">
        <w:rPr>
          <w:i/>
          <w:noProof/>
          <w:sz w:val="24"/>
          <w:szCs w:val="24"/>
        </w:rPr>
        <w:t>рамках приемки Работ, выполняемых Подрядчиком по настоящему Договору.</w:t>
      </w:r>
    </w:p>
    <w:p w14:paraId="6B2E2133" w14:textId="769E1121"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Во всех случаях выявления несоответствия (</w:t>
      </w:r>
      <w:r w:rsidR="003312CB">
        <w:rPr>
          <w:rFonts w:ascii="Times New Roman" w:hAnsi="Times New Roman" w:cs="Times New Roman"/>
        </w:rPr>
        <w:t xml:space="preserve">по </w:t>
      </w:r>
      <w:r w:rsidRPr="00DB05B8">
        <w:rPr>
          <w:rFonts w:ascii="Times New Roman" w:hAnsi="Times New Roman" w:cs="Times New Roman"/>
        </w:rPr>
        <w:t>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w:t>
      </w:r>
      <w:r w:rsidR="003312CB">
        <w:rPr>
          <w:rFonts w:ascii="Times New Roman" w:hAnsi="Times New Roman" w:cs="Times New Roman"/>
        </w:rPr>
        <w:t xml:space="preserve">по </w:t>
      </w:r>
      <w:r w:rsidRPr="00DB05B8">
        <w:rPr>
          <w:rFonts w:ascii="Times New Roman" w:hAnsi="Times New Roman" w:cs="Times New Roman"/>
        </w:rPr>
        <w:t>номенклатуре, качеств</w:t>
      </w:r>
      <w:r w:rsidR="003312CB">
        <w:rPr>
          <w:rFonts w:ascii="Times New Roman" w:hAnsi="Times New Roman" w:cs="Times New Roman"/>
        </w:rPr>
        <w:t>у</w:t>
      </w:r>
      <w:r w:rsidRPr="00DB05B8">
        <w:rPr>
          <w:rFonts w:ascii="Times New Roman" w:hAnsi="Times New Roman" w:cs="Times New Roman"/>
        </w:rPr>
        <w:t xml:space="preserve">, комплектности, количеству) Оборудования, который будет являться юридическим основанием для устранения выявленных </w:t>
      </w:r>
      <w:r w:rsidRPr="00DB05B8">
        <w:rPr>
          <w:rFonts w:ascii="Times New Roman" w:hAnsi="Times New Roman" w:cs="Times New Roman"/>
        </w:rPr>
        <w:lastRenderedPageBreak/>
        <w:t xml:space="preserve">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7F4D6EEB"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3312CB">
        <w:rPr>
          <w:sz w:val="24"/>
          <w:szCs w:val="24"/>
        </w:rPr>
        <w:t>оборудования в эксплуатацию</w:t>
      </w:r>
      <w:r w:rsidRPr="00DB05B8">
        <w:rPr>
          <w:noProof/>
          <w:sz w:val="24"/>
          <w:szCs w:val="24"/>
        </w:rPr>
        <w:t>.</w:t>
      </w:r>
    </w:p>
    <w:p w14:paraId="6B2E2136" w14:textId="7E121985"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3312CB" w:rsidRPr="003312CB">
        <w:rPr>
          <w:noProof/>
          <w:sz w:val="24"/>
          <w:szCs w:val="24"/>
        </w:rPr>
        <w:t>оборудования в эксплуатацию</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5630386E"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w:t>
      </w:r>
      <w:r w:rsidR="003312CB">
        <w:rPr>
          <w:noProof/>
          <w:sz w:val="24"/>
          <w:szCs w:val="24"/>
        </w:rPr>
        <w:t>ю</w:t>
      </w:r>
      <w:r w:rsidRPr="00DB05B8">
        <w:rPr>
          <w:noProof/>
          <w:sz w:val="24"/>
          <w:szCs w:val="24"/>
        </w:rPr>
        <w:t>.</w:t>
      </w:r>
    </w:p>
    <w:p w14:paraId="6B2E2138"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6B2E2139"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6B2E213A" w14:textId="77777777"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3B"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6B2E213C" w14:textId="5BFBCAC6" w:rsidR="00187664" w:rsidRPr="00DB05B8" w:rsidRDefault="00187664" w:rsidP="00187664">
      <w:pPr>
        <w:ind w:firstLine="567"/>
        <w:jc w:val="both"/>
        <w:rPr>
          <w:sz w:val="24"/>
          <w:szCs w:val="24"/>
        </w:rPr>
      </w:pPr>
      <w:r w:rsidRPr="00DB05B8">
        <w:rPr>
          <w:sz w:val="24"/>
          <w:szCs w:val="24"/>
        </w:rPr>
        <w:t>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w:t>
      </w:r>
      <w:r w:rsidR="003312CB">
        <w:rPr>
          <w:sz w:val="24"/>
          <w:szCs w:val="24"/>
        </w:rPr>
        <w:t>я</w:t>
      </w:r>
      <w:r w:rsidRPr="00DB05B8">
        <w:rPr>
          <w:sz w:val="24"/>
          <w:szCs w:val="24"/>
        </w:rPr>
        <w:t xml:space="preserve">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DB05B8" w:rsidRDefault="00187664" w:rsidP="00187664">
      <w:pPr>
        <w:ind w:firstLine="709"/>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6B2E213F" w14:textId="3CB47E00" w:rsidR="00187664" w:rsidRPr="00DB05B8" w:rsidRDefault="00187664" w:rsidP="00187664">
      <w:pPr>
        <w:ind w:firstLine="567"/>
        <w:jc w:val="both"/>
        <w:rPr>
          <w:sz w:val="24"/>
          <w:szCs w:val="24"/>
        </w:rPr>
      </w:pPr>
      <w:r w:rsidRPr="00DB05B8">
        <w:rPr>
          <w:sz w:val="24"/>
          <w:szCs w:val="24"/>
        </w:rPr>
        <w:t xml:space="preserve">4.1. Подрядчик выполняет Работы в сроки, указанные </w:t>
      </w:r>
      <w:r w:rsidR="008470E2">
        <w:rPr>
          <w:sz w:val="24"/>
          <w:szCs w:val="24"/>
        </w:rPr>
        <w:t>в</w:t>
      </w:r>
      <w:r w:rsidRPr="00DB05B8">
        <w:rPr>
          <w:sz w:val="24"/>
          <w:szCs w:val="24"/>
        </w:rPr>
        <w:t xml:space="preserve"> Графике выполнения Работ (Приложение № 2 к настоящему Договору):</w:t>
      </w:r>
    </w:p>
    <w:p w14:paraId="6B2E2140" w14:textId="1E0E4CA5" w:rsidR="00187664" w:rsidRPr="00DB05B8" w:rsidRDefault="00187664" w:rsidP="00187664">
      <w:pPr>
        <w:ind w:firstLine="567"/>
        <w:jc w:val="both"/>
        <w:rPr>
          <w:sz w:val="24"/>
          <w:szCs w:val="24"/>
        </w:rPr>
      </w:pPr>
      <w:r w:rsidRPr="00DB05B8">
        <w:rPr>
          <w:sz w:val="24"/>
          <w:szCs w:val="24"/>
        </w:rPr>
        <w:t xml:space="preserve">начало Работ  - «____» </w:t>
      </w:r>
      <w:r w:rsidR="003312CB">
        <w:rPr>
          <w:sz w:val="24"/>
          <w:szCs w:val="24"/>
        </w:rPr>
        <w:t>июля 2016</w:t>
      </w:r>
      <w:r w:rsidRPr="00DB05B8">
        <w:rPr>
          <w:sz w:val="24"/>
          <w:szCs w:val="24"/>
        </w:rPr>
        <w:t xml:space="preserve"> г.;</w:t>
      </w:r>
    </w:p>
    <w:p w14:paraId="6B2E2141" w14:textId="6180FC4F" w:rsidR="00187664" w:rsidRPr="00DB05B8" w:rsidRDefault="00187664" w:rsidP="00187664">
      <w:pPr>
        <w:ind w:firstLine="567"/>
        <w:jc w:val="both"/>
        <w:rPr>
          <w:sz w:val="24"/>
          <w:szCs w:val="24"/>
        </w:rPr>
      </w:pPr>
      <w:r w:rsidRPr="00DB05B8">
        <w:rPr>
          <w:sz w:val="24"/>
          <w:szCs w:val="24"/>
        </w:rPr>
        <w:t xml:space="preserve">окончание Работ –  «____» </w:t>
      </w:r>
      <w:r w:rsidR="003312CB">
        <w:rPr>
          <w:sz w:val="24"/>
          <w:szCs w:val="24"/>
        </w:rPr>
        <w:t xml:space="preserve">декабря 2016 </w:t>
      </w:r>
      <w:r w:rsidRPr="00DB05B8">
        <w:rPr>
          <w:sz w:val="24"/>
          <w:szCs w:val="24"/>
        </w:rPr>
        <w:t xml:space="preserve"> г.</w:t>
      </w:r>
    </w:p>
    <w:p w14:paraId="6B2E2142" w14:textId="1B8AC3A2"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3312CB">
        <w:rPr>
          <w:rFonts w:eastAsia="Calibri"/>
          <w:i/>
          <w:sz w:val="24"/>
          <w:szCs w:val="24"/>
        </w:rPr>
        <w:t>2</w:t>
      </w:r>
      <w:r w:rsidRPr="00DB05B8">
        <w:rPr>
          <w:rFonts w:eastAsia="Calibri"/>
          <w:i/>
          <w:sz w:val="24"/>
          <w:szCs w:val="24"/>
        </w:rPr>
        <w:t xml:space="preserve"> к Договору). Сдача-приемка выполненных Работ произ</w:t>
      </w:r>
      <w:r w:rsidR="00C91E41">
        <w:rPr>
          <w:rFonts w:eastAsia="Calibri"/>
          <w:i/>
          <w:sz w:val="24"/>
          <w:szCs w:val="24"/>
        </w:rPr>
        <w:t>водится ежемесячно</w:t>
      </w:r>
      <w:r w:rsidRPr="00DB05B8">
        <w:rPr>
          <w:rFonts w:eastAsia="Calibri"/>
          <w:i/>
          <w:sz w:val="24"/>
          <w:szCs w:val="24"/>
        </w:rPr>
        <w:t xml:space="preserve">.  </w:t>
      </w:r>
    </w:p>
    <w:p w14:paraId="6B2E2143"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6B2E2144"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6B2E2145"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6B2E2146"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648A144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6B2E214A" w14:textId="52EE0A56"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lastRenderedPageBreak/>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9E28CB">
        <w:rPr>
          <w:i/>
          <w:sz w:val="24"/>
          <w:szCs w:val="24"/>
        </w:rPr>
        <w:t>2</w:t>
      </w:r>
      <w:r w:rsidRPr="00DB05B8">
        <w:rPr>
          <w:i/>
          <w:sz w:val="24"/>
          <w:szCs w:val="24"/>
        </w:rPr>
        <w:t xml:space="preserve"> к настоящему Договору).</w:t>
      </w:r>
    </w:p>
    <w:p w14:paraId="6B2E214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6B2E214C"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6B2E214D" w14:textId="41CC05E2"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Экологической политике (</w:t>
      </w:r>
      <w:r w:rsidR="009E28CB">
        <w:rPr>
          <w:sz w:val="24"/>
          <w:szCs w:val="24"/>
        </w:rPr>
        <w:t>Приложение № 6).</w:t>
      </w:r>
    </w:p>
    <w:p w14:paraId="6B2E214E" w14:textId="77777777" w:rsidR="00187664" w:rsidRPr="004F1255" w:rsidRDefault="00187664" w:rsidP="00187664">
      <w:pPr>
        <w:numPr>
          <w:ilvl w:val="2"/>
          <w:numId w:val="7"/>
        </w:numPr>
        <w:tabs>
          <w:tab w:val="left" w:pos="1276"/>
        </w:tabs>
        <w:ind w:left="0" w:firstLine="567"/>
        <w:jc w:val="both"/>
        <w:rPr>
          <w:i/>
          <w:sz w:val="24"/>
          <w:szCs w:val="24"/>
        </w:rPr>
      </w:pPr>
      <w:r w:rsidRPr="00DB05B8">
        <w:rPr>
          <w:i/>
          <w:sz w:val="24"/>
          <w:szCs w:val="24"/>
        </w:rPr>
        <w:t xml:space="preserve"> </w:t>
      </w:r>
      <w:r w:rsidRPr="004F1255">
        <w:rPr>
          <w:i/>
          <w:sz w:val="24"/>
          <w:szCs w:val="24"/>
        </w:rPr>
        <w:t>Заказчик по своему усмотрению может:</w:t>
      </w:r>
    </w:p>
    <w:p w14:paraId="6B2E214F" w14:textId="77777777" w:rsidR="00187664" w:rsidRPr="004F1255"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4F1255">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6B2E2150" w14:textId="77777777" w:rsidR="00187664" w:rsidRPr="004F1255"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4F1255">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6B2E2151" w14:textId="77777777" w:rsidR="00187664" w:rsidRPr="00DB05B8" w:rsidRDefault="00187664" w:rsidP="00187664">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6B2E2152"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6B2E2154"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47DD6476"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14:paraId="6B2E2156"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6B2E2159"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6B2E215A" w14:textId="77777777"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B2E215B"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6B2E215D" w14:textId="355244ED"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6B2E215E" w14:textId="302AF77D"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w:t>
      </w:r>
      <w:r w:rsidR="004F1255">
        <w:rPr>
          <w:i/>
          <w:sz w:val="24"/>
          <w:szCs w:val="24"/>
        </w:rPr>
        <w:t>,</w:t>
      </w:r>
      <w:r w:rsidRPr="00DB05B8">
        <w:rPr>
          <w:i/>
          <w:sz w:val="24"/>
          <w:szCs w:val="24"/>
        </w:rPr>
        <w:t xml:space="preserve">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lastRenderedPageBreak/>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7B654382"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6B2E2161"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обязан  при привлечении субподрядчика(-</w:t>
      </w:r>
      <w:proofErr w:type="spellStart"/>
      <w:r w:rsidRPr="00DB05B8">
        <w:rPr>
          <w:sz w:val="24"/>
          <w:szCs w:val="24"/>
        </w:rPr>
        <w:t>ов</w:t>
      </w:r>
      <w:proofErr w:type="spellEnd"/>
      <w:r w:rsidRPr="00DB05B8">
        <w:rPr>
          <w:sz w:val="24"/>
          <w:szCs w:val="24"/>
        </w:rPr>
        <w:t>)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w:t>
      </w:r>
      <w:proofErr w:type="spellStart"/>
      <w:r w:rsidRPr="00DB05B8">
        <w:rPr>
          <w:sz w:val="24"/>
          <w:szCs w:val="24"/>
        </w:rPr>
        <w:t>ов</w:t>
      </w:r>
      <w:proofErr w:type="spellEnd"/>
      <w:r w:rsidRPr="00DB05B8">
        <w:rPr>
          <w:sz w:val="24"/>
          <w:szCs w:val="24"/>
        </w:rPr>
        <w:t>) выполнить работу лично (без привлечения субподрядчиков).</w:t>
      </w:r>
    </w:p>
    <w:p w14:paraId="6B2E2162"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w:t>
      </w:r>
      <w:proofErr w:type="spellStart"/>
      <w:r w:rsidRPr="00DB05B8">
        <w:rPr>
          <w:sz w:val="24"/>
          <w:szCs w:val="24"/>
        </w:rPr>
        <w:t>ов</w:t>
      </w:r>
      <w:proofErr w:type="spellEnd"/>
      <w:r w:rsidRPr="00DB05B8">
        <w:rPr>
          <w:sz w:val="24"/>
          <w:szCs w:val="24"/>
        </w:rPr>
        <w:t>) Подрядчик в полном объеме отвечает перед Заказчиком за надлежащее выполнение субподрядчиком(-</w:t>
      </w:r>
      <w:proofErr w:type="spellStart"/>
      <w:r w:rsidRPr="00DB05B8">
        <w:rPr>
          <w:sz w:val="24"/>
          <w:szCs w:val="24"/>
        </w:rPr>
        <w:t>ами</w:t>
      </w:r>
      <w:proofErr w:type="spellEnd"/>
      <w:r w:rsidRPr="00DB05B8">
        <w:rPr>
          <w:sz w:val="24"/>
          <w:szCs w:val="24"/>
        </w:rPr>
        <w:t>) Работ по настоящему Договору.</w:t>
      </w:r>
    </w:p>
    <w:p w14:paraId="6B2E2163"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Порядок привлечения Подрядчиком  субподрядчиков:</w:t>
      </w:r>
    </w:p>
    <w:p w14:paraId="6B2E2166"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6F74A511" w:rsidR="00187664" w:rsidRPr="00DB05B8" w:rsidRDefault="00187664" w:rsidP="00187664">
      <w:pPr>
        <w:tabs>
          <w:tab w:val="left" w:pos="709"/>
        </w:tabs>
        <w:ind w:firstLine="567"/>
        <w:jc w:val="both"/>
        <w:rPr>
          <w:i/>
          <w:sz w:val="24"/>
          <w:szCs w:val="24"/>
        </w:rPr>
      </w:pPr>
      <w:r w:rsidRPr="00DB05B8">
        <w:rPr>
          <w:i/>
          <w:sz w:val="24"/>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699D7DB5"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4F1255">
        <w:rPr>
          <w:i/>
          <w:sz w:val="24"/>
          <w:szCs w:val="24"/>
        </w:rPr>
        <w:t xml:space="preserve">3 </w:t>
      </w:r>
      <w:r w:rsidRPr="00DB05B8">
        <w:rPr>
          <w:i/>
          <w:sz w:val="24"/>
          <w:szCs w:val="24"/>
        </w:rPr>
        <w:t>рабочих дней после принятия соответствующего решения.</w:t>
      </w:r>
    </w:p>
    <w:p w14:paraId="6B2E2169" w14:textId="77777777" w:rsidR="00187664" w:rsidRPr="00DB05B8" w:rsidRDefault="00187664" w:rsidP="00187664">
      <w:pPr>
        <w:tabs>
          <w:tab w:val="left" w:pos="709"/>
        </w:tabs>
        <w:ind w:firstLine="567"/>
        <w:jc w:val="both"/>
        <w:rPr>
          <w:i/>
          <w:sz w:val="24"/>
          <w:szCs w:val="24"/>
        </w:rPr>
      </w:pPr>
      <w:r w:rsidRPr="00DB05B8">
        <w:rPr>
          <w:i/>
          <w:sz w:val="24"/>
          <w:szCs w:val="24"/>
        </w:rPr>
        <w:t>Субподрядчик(-</w:t>
      </w:r>
      <w:proofErr w:type="spellStart"/>
      <w:r w:rsidRPr="00DB05B8">
        <w:rPr>
          <w:i/>
          <w:sz w:val="24"/>
          <w:szCs w:val="24"/>
        </w:rPr>
        <w:t>ки</w:t>
      </w:r>
      <w:proofErr w:type="spellEnd"/>
      <w:r w:rsidRPr="00DB05B8">
        <w:rPr>
          <w:i/>
          <w:sz w:val="24"/>
          <w:szCs w:val="24"/>
        </w:rPr>
        <w:t>) должен(</w:t>
      </w:r>
      <w:proofErr w:type="spellStart"/>
      <w:r w:rsidRPr="00DB05B8">
        <w:rPr>
          <w:i/>
          <w:sz w:val="24"/>
          <w:szCs w:val="24"/>
        </w:rPr>
        <w:t>ны</w:t>
      </w:r>
      <w:proofErr w:type="spellEnd"/>
      <w:r w:rsidRPr="00DB05B8">
        <w:rPr>
          <w:i/>
          <w:sz w:val="24"/>
          <w:szCs w:val="24"/>
        </w:rPr>
        <w:t>) иметь необходимые лицензии, разрешения и (или)  свидетельства о допуске к соответствующим видам работ.</w:t>
      </w:r>
    </w:p>
    <w:p w14:paraId="6B2E216A"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62886E16"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w:t>
      </w:r>
      <w:r w:rsidRPr="00DB05B8">
        <w:rPr>
          <w:sz w:val="24"/>
          <w:szCs w:val="24"/>
        </w:rPr>
        <w:lastRenderedPageBreak/>
        <w:t>разрешения Заказчика. Нарушение данного положения предоставляет Заказчику право взыскания штрафа согласно пункту 9.1</w:t>
      </w:r>
      <w:r w:rsidR="004F1255">
        <w:rPr>
          <w:sz w:val="24"/>
          <w:szCs w:val="24"/>
        </w:rPr>
        <w:t>0</w:t>
      </w:r>
      <w:r w:rsidRPr="00DB05B8">
        <w:rPr>
          <w:sz w:val="24"/>
          <w:szCs w:val="24"/>
        </w:rPr>
        <w:t xml:space="preserve"> Договора и расторжения Договора.</w:t>
      </w:r>
    </w:p>
    <w:p w14:paraId="6B2E216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2FC4CE11"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w:t>
      </w:r>
      <w:r w:rsidR="004F1255">
        <w:rPr>
          <w:sz w:val="24"/>
          <w:szCs w:val="24"/>
        </w:rPr>
        <w:t>блюдать при осуществлении Работ</w:t>
      </w:r>
      <w:r w:rsidRPr="00DB05B8">
        <w:rPr>
          <w:sz w:val="24"/>
          <w:szCs w:val="24"/>
        </w:rPr>
        <w:t xml:space="preserve">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DB05B8">
        <w:rPr>
          <w:i/>
          <w:sz w:val="24"/>
          <w:szCs w:val="24"/>
        </w:rPr>
        <w:t>и Приложением №</w:t>
      </w:r>
      <w:r w:rsidR="004F1255">
        <w:rPr>
          <w:i/>
          <w:sz w:val="24"/>
          <w:szCs w:val="24"/>
        </w:rPr>
        <w:t xml:space="preserve"> </w:t>
      </w:r>
      <w:r w:rsidR="00137563">
        <w:rPr>
          <w:i/>
          <w:sz w:val="24"/>
          <w:szCs w:val="24"/>
        </w:rPr>
        <w:t>7</w:t>
      </w:r>
      <w:r w:rsidR="004F1255">
        <w:rPr>
          <w:i/>
          <w:sz w:val="24"/>
          <w:szCs w:val="24"/>
        </w:rPr>
        <w:t xml:space="preserve"> </w:t>
      </w:r>
      <w:r w:rsidRPr="00DB05B8">
        <w:rPr>
          <w:i/>
          <w:sz w:val="24"/>
          <w:szCs w:val="24"/>
        </w:rPr>
        <w:t>к настоящему Договору</w:t>
      </w:r>
      <w:r w:rsidRPr="00DB05B8">
        <w:rPr>
          <w:sz w:val="24"/>
          <w:szCs w:val="24"/>
        </w:rPr>
        <w:t>.</w:t>
      </w:r>
    </w:p>
    <w:p w14:paraId="6B2E216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50C6FF43"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1D9CA1D6"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w:t>
      </w:r>
      <w:r w:rsidR="009533E0">
        <w:rPr>
          <w:sz w:val="24"/>
          <w:szCs w:val="24"/>
        </w:rPr>
        <w:t>:</w:t>
      </w:r>
      <w:r w:rsidRPr="00DB05B8">
        <w:rPr>
          <w:sz w:val="24"/>
          <w:szCs w:val="24"/>
        </w:rPr>
        <w:t xml:space="preserve"> </w:t>
      </w:r>
      <w:r w:rsidR="009533E0">
        <w:rPr>
          <w:sz w:val="24"/>
          <w:szCs w:val="24"/>
        </w:rPr>
        <w:t xml:space="preserve">-- </w:t>
      </w:r>
      <w:r w:rsidRPr="00DB05B8">
        <w:rPr>
          <w:sz w:val="24"/>
          <w:szCs w:val="24"/>
        </w:rPr>
        <w:t>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w:t>
      </w:r>
      <w:r w:rsidR="009533E0">
        <w:rPr>
          <w:sz w:val="24"/>
          <w:szCs w:val="24"/>
        </w:rPr>
        <w:t xml:space="preserve"> -</w:t>
      </w:r>
      <w:r w:rsidRPr="00DB05B8">
        <w:rPr>
          <w:sz w:val="24"/>
          <w:szCs w:val="24"/>
        </w:rPr>
        <w:t xml:space="preserve"> соблюдение своим персоналом  и персоналом  привлеч</w:t>
      </w:r>
      <w:r w:rsidR="009533E0">
        <w:rPr>
          <w:sz w:val="24"/>
          <w:szCs w:val="24"/>
        </w:rPr>
        <w:t>енных субподрядных  организаций</w:t>
      </w:r>
      <w:r w:rsidRPr="00DB05B8">
        <w:rPr>
          <w:sz w:val="24"/>
          <w:szCs w:val="24"/>
        </w:rPr>
        <w:t xml:space="preserve"> правил </w:t>
      </w:r>
      <w:proofErr w:type="spellStart"/>
      <w:r w:rsidRPr="00DB05B8">
        <w:rPr>
          <w:sz w:val="24"/>
          <w:szCs w:val="24"/>
        </w:rPr>
        <w:t>Ростехнадзора</w:t>
      </w:r>
      <w:proofErr w:type="spellEnd"/>
      <w:r w:rsidRPr="00DB05B8">
        <w:rPr>
          <w:sz w:val="24"/>
          <w:szCs w:val="24"/>
        </w:rPr>
        <w:t xml:space="preserve"> РФ и противопожарной безопасности,</w:t>
      </w:r>
      <w:r w:rsidR="009533E0">
        <w:rPr>
          <w:sz w:val="24"/>
          <w:szCs w:val="24"/>
        </w:rPr>
        <w:t xml:space="preserve"> ПУЭ, в том числе для того, что</w:t>
      </w:r>
      <w:r w:rsidRPr="00DB05B8">
        <w:rPr>
          <w:sz w:val="24"/>
          <w:szCs w:val="24"/>
        </w:rPr>
        <w:t xml:space="preserve">бы не допустить своими действиями нарушений нормальной эксплуатации действующего оборудования Заказчика при производстве работ. </w:t>
      </w:r>
    </w:p>
    <w:p w14:paraId="6B2E2172"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6B2E2173" w14:textId="77777777" w:rsidR="00187664" w:rsidRPr="00DB05B8" w:rsidRDefault="00187664" w:rsidP="00187664">
      <w:pPr>
        <w:tabs>
          <w:tab w:val="left" w:pos="1418"/>
        </w:tabs>
        <w:ind w:firstLine="567"/>
        <w:jc w:val="both"/>
        <w:rPr>
          <w:sz w:val="24"/>
          <w:szCs w:val="24"/>
        </w:rPr>
      </w:pPr>
    </w:p>
    <w:p w14:paraId="6B2E217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6B2E217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6B2E217A" w14:textId="1888D22B"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w:t>
      </w:r>
      <w:r w:rsidR="00DE5D1B">
        <w:rPr>
          <w:sz w:val="24"/>
          <w:szCs w:val="24"/>
        </w:rPr>
        <w:t>,</w:t>
      </w:r>
      <w:r w:rsidRPr="00DB05B8">
        <w:rPr>
          <w:sz w:val="24"/>
          <w:szCs w:val="24"/>
        </w:rPr>
        <w:t xml:space="preserve"> либо создают невозможность ее завершения в срок.</w:t>
      </w:r>
    </w:p>
    <w:p w14:paraId="6B2E217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lastRenderedPageBreak/>
        <w:t xml:space="preserve">Подрядчик имеет право с письменного согласия Заказчика выполнить Работы досрочно. </w:t>
      </w:r>
    </w:p>
    <w:p w14:paraId="6B2E217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3FCE432A"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w:t>
      </w:r>
      <w:r w:rsidR="00DE5D1B">
        <w:rPr>
          <w:i/>
          <w:sz w:val="24"/>
          <w:szCs w:val="24"/>
        </w:rPr>
        <w:t>оборудования в эксплуатацию</w:t>
      </w:r>
    </w:p>
    <w:p w14:paraId="6B2E217F" w14:textId="2573E230"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w:t>
      </w:r>
      <w:r w:rsidR="00DE5D1B">
        <w:rPr>
          <w:i/>
          <w:sz w:val="24"/>
          <w:szCs w:val="24"/>
        </w:rPr>
        <w:t>,</w:t>
      </w:r>
      <w:r w:rsidRPr="00DB05B8">
        <w:rPr>
          <w:i/>
          <w:sz w:val="24"/>
          <w:szCs w:val="24"/>
        </w:rPr>
        <w:t xml:space="preserve"> производить его смазку и переборку).</w:t>
      </w:r>
    </w:p>
    <w:p w14:paraId="6B2E2180"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BF80792"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Обеспечить присутствие уполномоченных представителей в комиссии по вводу </w:t>
      </w:r>
      <w:r w:rsidR="00DE5D1B">
        <w:rPr>
          <w:i/>
          <w:sz w:val="24"/>
          <w:szCs w:val="24"/>
        </w:rPr>
        <w:t>статорной обмотки</w:t>
      </w:r>
      <w:r w:rsidRPr="00DB05B8">
        <w:rPr>
          <w:i/>
          <w:sz w:val="24"/>
          <w:szCs w:val="24"/>
        </w:rPr>
        <w:t xml:space="preserve"> в эксплуатацию.</w:t>
      </w:r>
    </w:p>
    <w:p w14:paraId="6B2E218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B2E2187" w14:textId="40069A29"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w:t>
      </w:r>
      <w:r w:rsidR="0012036E">
        <w:rPr>
          <w:sz w:val="24"/>
          <w:szCs w:val="24"/>
        </w:rPr>
        <w:t>, указанн</w:t>
      </w:r>
      <w:r w:rsidR="00045417">
        <w:rPr>
          <w:sz w:val="24"/>
          <w:szCs w:val="24"/>
        </w:rPr>
        <w:t>ых</w:t>
      </w:r>
      <w:r w:rsidR="0012036E">
        <w:rPr>
          <w:sz w:val="24"/>
          <w:szCs w:val="24"/>
        </w:rPr>
        <w:t xml:space="preserve"> в Смете</w:t>
      </w:r>
      <w:r w:rsidRPr="00DB05B8">
        <w:rPr>
          <w:sz w:val="24"/>
          <w:szCs w:val="24"/>
        </w:rPr>
        <w:t xml:space="preserve"> (Приложение №</w:t>
      </w:r>
      <w:r w:rsidR="0012036E">
        <w:rPr>
          <w:sz w:val="24"/>
          <w:szCs w:val="24"/>
        </w:rPr>
        <w:t>3</w:t>
      </w:r>
      <w:r w:rsidRPr="00DB05B8">
        <w:rPr>
          <w:sz w:val="24"/>
          <w:szCs w:val="24"/>
        </w:rPr>
        <w:t xml:space="preserve"> к настоящему Договору).</w:t>
      </w:r>
    </w:p>
    <w:p w14:paraId="6B2E218E" w14:textId="3C1A6B65" w:rsidR="00187664" w:rsidRPr="00DB05B8" w:rsidRDefault="00187664" w:rsidP="0012036E">
      <w:pPr>
        <w:autoSpaceDE w:val="0"/>
        <w:autoSpaceDN w:val="0"/>
        <w:adjustRightInd w:val="0"/>
        <w:ind w:firstLine="567"/>
        <w:jc w:val="both"/>
        <w:rPr>
          <w:sz w:val="24"/>
          <w:szCs w:val="24"/>
        </w:rPr>
      </w:pPr>
      <w:r w:rsidRPr="00DB05B8">
        <w:rPr>
          <w:i/>
          <w:sz w:val="24"/>
          <w:szCs w:val="24"/>
        </w:rPr>
        <w:t>4.3.3</w:t>
      </w:r>
      <w:r w:rsidR="0092709B">
        <w:rPr>
          <w:i/>
          <w:sz w:val="24"/>
          <w:szCs w:val="24"/>
        </w:rPr>
        <w:t>1</w:t>
      </w:r>
      <w:r w:rsidRPr="00DB05B8">
        <w:rPr>
          <w:i/>
          <w:sz w:val="24"/>
          <w:szCs w:val="24"/>
        </w:rPr>
        <w:t>.</w:t>
      </w:r>
      <w:r w:rsidR="0012036E">
        <w:rPr>
          <w:i/>
          <w:sz w:val="24"/>
          <w:szCs w:val="24"/>
        </w:rPr>
        <w:t xml:space="preserve"> </w:t>
      </w:r>
      <w:r w:rsidRPr="00DB05B8">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F"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6B2E2193" w14:textId="097B6A2B" w:rsidR="00187664" w:rsidRPr="00DB05B8" w:rsidRDefault="0012036E" w:rsidP="00187664">
      <w:pPr>
        <w:ind w:firstLine="567"/>
        <w:jc w:val="both"/>
        <w:rPr>
          <w:i/>
          <w:sz w:val="24"/>
          <w:szCs w:val="24"/>
        </w:rPr>
      </w:pPr>
      <w:r>
        <w:rPr>
          <w:i/>
          <w:sz w:val="24"/>
          <w:szCs w:val="24"/>
        </w:rPr>
        <w:t xml:space="preserve">4.5. </w:t>
      </w:r>
      <w:r w:rsidR="00187664" w:rsidRPr="00DB05B8">
        <w:rPr>
          <w:i/>
          <w:sz w:val="24"/>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6B2E219F" w14:textId="3EDD7E64" w:rsidR="00187664" w:rsidRPr="0012036E" w:rsidRDefault="0012036E" w:rsidP="0012036E">
      <w:pPr>
        <w:pStyle w:val="ad"/>
        <w:tabs>
          <w:tab w:val="left" w:pos="1276"/>
          <w:tab w:val="left" w:pos="1418"/>
        </w:tabs>
        <w:spacing w:line="240" w:lineRule="atLeast"/>
        <w:ind w:left="0"/>
        <w:jc w:val="both"/>
        <w:rPr>
          <w:rFonts w:ascii="Times New Roman" w:hAnsi="Times New Roman"/>
          <w:sz w:val="24"/>
          <w:szCs w:val="24"/>
        </w:rPr>
      </w:pPr>
      <w:r>
        <w:rPr>
          <w:rFonts w:ascii="Times New Roman" w:hAnsi="Times New Roman"/>
          <w:sz w:val="24"/>
          <w:szCs w:val="24"/>
        </w:rPr>
        <w:t xml:space="preserve">          4.6. </w:t>
      </w:r>
      <w:r w:rsidR="00187664" w:rsidRPr="0012036E">
        <w:rPr>
          <w:rFonts w:ascii="Times New Roman" w:hAnsi="Times New Roman"/>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DB05B8" w:rsidRDefault="00187664" w:rsidP="00187664">
      <w:pPr>
        <w:tabs>
          <w:tab w:val="left" w:pos="1276"/>
          <w:tab w:val="left" w:pos="1418"/>
        </w:tabs>
        <w:spacing w:line="240" w:lineRule="atLeast"/>
        <w:ind w:left="709"/>
        <w:jc w:val="both"/>
        <w:rPr>
          <w:sz w:val="24"/>
          <w:szCs w:val="24"/>
        </w:rPr>
      </w:pPr>
    </w:p>
    <w:p w14:paraId="6B2E21A1"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6B2E21A2"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09DC274D" w:rsidR="00187664" w:rsidRPr="00DB05B8" w:rsidRDefault="00187664" w:rsidP="00187664">
      <w:pPr>
        <w:ind w:firstLine="567"/>
        <w:jc w:val="both"/>
        <w:rPr>
          <w:sz w:val="24"/>
          <w:szCs w:val="24"/>
        </w:rPr>
      </w:pPr>
      <w:r w:rsidRPr="00DB05B8">
        <w:rPr>
          <w:sz w:val="24"/>
          <w:szCs w:val="24"/>
        </w:rPr>
        <w:t xml:space="preserve">5.1.2. Заказчик в течение </w:t>
      </w:r>
      <w:r w:rsidR="0012036E">
        <w:rPr>
          <w:sz w:val="24"/>
          <w:szCs w:val="24"/>
        </w:rPr>
        <w:t>5 рабочих</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DB05B8" w:rsidRDefault="00187664" w:rsidP="00187664">
      <w:pPr>
        <w:jc w:val="both"/>
        <w:rPr>
          <w:sz w:val="24"/>
          <w:szCs w:val="24"/>
        </w:rPr>
      </w:pPr>
    </w:p>
    <w:p w14:paraId="6B2E21A7"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6B2E21A8" w14:textId="32991BB1"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 </w:t>
      </w:r>
      <w:r w:rsidR="0012036E">
        <w:rPr>
          <w:sz w:val="24"/>
          <w:szCs w:val="24"/>
        </w:rPr>
        <w:t>5</w:t>
      </w:r>
      <w:r w:rsidRPr="00DB05B8">
        <w:rPr>
          <w:sz w:val="24"/>
          <w:szCs w:val="24"/>
        </w:rPr>
        <w:t xml:space="preserve"> (</w:t>
      </w:r>
      <w:r w:rsidR="0012036E">
        <w:rPr>
          <w:sz w:val="24"/>
          <w:szCs w:val="24"/>
        </w:rPr>
        <w:t>пяти</w:t>
      </w:r>
      <w:r w:rsidRPr="00DB05B8">
        <w:rPr>
          <w:sz w:val="24"/>
          <w:szCs w:val="24"/>
        </w:rPr>
        <w:t xml:space="preserve">) </w:t>
      </w:r>
      <w:r w:rsidR="0012036E">
        <w:rPr>
          <w:sz w:val="24"/>
          <w:szCs w:val="24"/>
        </w:rPr>
        <w:t xml:space="preserve">рабочих </w:t>
      </w:r>
      <w:r w:rsidRPr="00DB05B8">
        <w:rPr>
          <w:sz w:val="24"/>
          <w:szCs w:val="24"/>
        </w:rPr>
        <w:t>дней с момента получения Заказчиком письменного уведомления Подрядчика о готовности к предпусковым и пусковым испытаниям.</w:t>
      </w:r>
    </w:p>
    <w:p w14:paraId="6B2E21A9" w14:textId="635D6BB5" w:rsidR="00187664" w:rsidRPr="00DB05B8" w:rsidRDefault="00187664" w:rsidP="00187664">
      <w:pPr>
        <w:ind w:firstLine="567"/>
        <w:jc w:val="both"/>
        <w:rPr>
          <w:sz w:val="24"/>
          <w:szCs w:val="24"/>
        </w:rPr>
      </w:pPr>
      <w:r w:rsidRPr="00DB05B8">
        <w:rPr>
          <w:sz w:val="24"/>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r w:rsidR="00137563">
        <w:rPr>
          <w:sz w:val="24"/>
          <w:szCs w:val="24"/>
        </w:rPr>
        <w:t xml:space="preserve"> 9</w:t>
      </w:r>
      <w:r w:rsidRPr="00DB05B8">
        <w:rPr>
          <w:sz w:val="24"/>
          <w:szCs w:val="24"/>
        </w:rPr>
        <w:t xml:space="preserve"> к настоящему Договору. </w:t>
      </w:r>
      <w:r w:rsidRPr="00DB05B8">
        <w:rPr>
          <w:i/>
          <w:sz w:val="24"/>
          <w:szCs w:val="24"/>
        </w:rPr>
        <w:t>Вся электроэнергия, выработанная в процессе проведения пуско-наладочных работ и испытаний, принадлежит Заказчику.</w:t>
      </w:r>
    </w:p>
    <w:p w14:paraId="6B2E21AA"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6B2E21AB" w14:textId="77777777" w:rsidR="00187664" w:rsidRPr="00DB05B8" w:rsidRDefault="00187664" w:rsidP="00187664">
      <w:pPr>
        <w:ind w:firstLine="567"/>
        <w:jc w:val="both"/>
        <w:rPr>
          <w:i/>
          <w:sz w:val="24"/>
          <w:szCs w:val="24"/>
        </w:rPr>
      </w:pPr>
      <w:r w:rsidRPr="00DB05B8">
        <w:rPr>
          <w:i/>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6B2E21AC" w14:textId="77777777" w:rsidR="00187664" w:rsidRPr="00DB05B8" w:rsidRDefault="00187664" w:rsidP="00187664">
      <w:pPr>
        <w:jc w:val="both"/>
        <w:rPr>
          <w:sz w:val="24"/>
          <w:szCs w:val="24"/>
        </w:rPr>
      </w:pPr>
    </w:p>
    <w:p w14:paraId="6B2E21AD"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6B2E21AE"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6B2E21B0"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6B2E21B1"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6B2E21B2"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6B2E21B3"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6B2E21B4" w14:textId="51ABB635"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w:t>
      </w:r>
      <w:r w:rsidR="0016301A">
        <w:rPr>
          <w:sz w:val="24"/>
          <w:szCs w:val="24"/>
        </w:rPr>
        <w:t>0</w:t>
      </w:r>
      <w:r w:rsidRPr="00451394">
        <w:rPr>
          <w:sz w:val="24"/>
          <w:szCs w:val="24"/>
        </w:rPr>
        <w:t xml:space="preserve"> календарных дней с даты </w:t>
      </w:r>
      <w:r w:rsidR="006929F7" w:rsidRPr="00451394">
        <w:rPr>
          <w:sz w:val="24"/>
          <w:szCs w:val="24"/>
        </w:rPr>
        <w:t>подписания Актов о приемке выполненных работ</w:t>
      </w:r>
      <w:r w:rsidRPr="00451394">
        <w:rPr>
          <w:sz w:val="24"/>
          <w:szCs w:val="24"/>
        </w:rPr>
        <w:t xml:space="preserve">, при условии предоставления комплекта документов согласно п.  7.1. Договора. </w:t>
      </w:r>
    </w:p>
    <w:p w14:paraId="6B2E21B5" w14:textId="77777777" w:rsidR="00187664" w:rsidRPr="00451394" w:rsidRDefault="00187664" w:rsidP="00187664">
      <w:pPr>
        <w:spacing w:line="240" w:lineRule="atLeast"/>
        <w:ind w:firstLine="567"/>
        <w:jc w:val="both"/>
        <w:rPr>
          <w:sz w:val="24"/>
          <w:szCs w:val="24"/>
        </w:rPr>
      </w:pPr>
      <w:r w:rsidRPr="00451394">
        <w:rPr>
          <w:sz w:val="24"/>
          <w:szCs w:val="24"/>
        </w:rPr>
        <w:t>В случае задержки представления документов, указанных в п. 7.1.,  срок оплаты увеличивается на соответствующее количество дней.</w:t>
      </w:r>
    </w:p>
    <w:p w14:paraId="6B2E21B7"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6B2E21B8" w14:textId="77777777" w:rsidR="00187664" w:rsidRPr="00451394" w:rsidRDefault="00187664" w:rsidP="0018766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6B2E21B9"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Default="00187664" w:rsidP="0018766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15408EA7" w14:textId="2E11C951" w:rsidR="002071A5" w:rsidRPr="002071A5" w:rsidRDefault="002071A5" w:rsidP="00187664">
      <w:pPr>
        <w:spacing w:line="240" w:lineRule="atLeast"/>
        <w:ind w:firstLine="567"/>
        <w:jc w:val="both"/>
        <w:rPr>
          <w:sz w:val="24"/>
          <w:szCs w:val="24"/>
        </w:rPr>
      </w:pPr>
      <w:r w:rsidRPr="002071A5">
        <w:rPr>
          <w:sz w:val="24"/>
          <w:szCs w:val="24"/>
        </w:rPr>
        <w:t>7.2.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w:t>
      </w:r>
      <w:r w:rsidR="008E6459">
        <w:rPr>
          <w:sz w:val="24"/>
          <w:szCs w:val="24"/>
        </w:rPr>
        <w:t>ользования денежными средствами</w:t>
      </w:r>
      <w:r w:rsidRPr="002071A5">
        <w:rPr>
          <w:sz w:val="24"/>
          <w:szCs w:val="24"/>
        </w:rPr>
        <w:t>.</w:t>
      </w:r>
    </w:p>
    <w:p w14:paraId="6B2E21BB" w14:textId="77777777" w:rsidR="00187664" w:rsidRPr="00DB05B8" w:rsidRDefault="00187664" w:rsidP="00187664">
      <w:pPr>
        <w:spacing w:line="240" w:lineRule="atLeast"/>
        <w:jc w:val="both"/>
        <w:rPr>
          <w:i/>
          <w:sz w:val="24"/>
          <w:szCs w:val="24"/>
        </w:rPr>
      </w:pPr>
    </w:p>
    <w:p w14:paraId="6B2E21BC" w14:textId="77777777" w:rsidR="00187664" w:rsidRPr="00DB05B8" w:rsidRDefault="00187664" w:rsidP="00187664">
      <w:pPr>
        <w:spacing w:line="266" w:lineRule="exact"/>
        <w:jc w:val="center"/>
        <w:rPr>
          <w:b/>
          <w:sz w:val="24"/>
          <w:szCs w:val="24"/>
        </w:rPr>
      </w:pPr>
      <w:r w:rsidRPr="00DB05B8">
        <w:rPr>
          <w:b/>
          <w:sz w:val="24"/>
          <w:szCs w:val="24"/>
        </w:rPr>
        <w:lastRenderedPageBreak/>
        <w:t>8. ГАРАНТИЙНЫЕ ОБЯЗАТЕЛЬСТВА ПОДРЯДЧИКА</w:t>
      </w:r>
    </w:p>
    <w:p w14:paraId="6B2E21BD"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6B2E21BE"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6B2E21BF"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6B2E21C0"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52E5C82B"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Pr="00DB05B8">
        <w:rPr>
          <w:i/>
          <w:sz w:val="24"/>
          <w:szCs w:val="24"/>
        </w:rPr>
        <w:t xml:space="preserve">гарантийный срок составляет </w:t>
      </w:r>
      <w:r w:rsidR="0012036E">
        <w:rPr>
          <w:i/>
          <w:sz w:val="24"/>
          <w:szCs w:val="24"/>
        </w:rPr>
        <w:t>36</w:t>
      </w:r>
      <w:r w:rsidRPr="00DB05B8">
        <w:rPr>
          <w:i/>
          <w:sz w:val="24"/>
          <w:szCs w:val="24"/>
        </w:rPr>
        <w:t xml:space="preserve"> (</w:t>
      </w:r>
      <w:r w:rsidR="0012036E">
        <w:rPr>
          <w:i/>
          <w:sz w:val="24"/>
          <w:szCs w:val="24"/>
        </w:rPr>
        <w:t>тридцать шесть</w:t>
      </w:r>
      <w:r w:rsidRPr="00DB05B8">
        <w:rPr>
          <w:i/>
          <w:sz w:val="24"/>
          <w:szCs w:val="24"/>
        </w:rPr>
        <w:t>) месяц</w:t>
      </w:r>
      <w:r w:rsidR="0012036E">
        <w:rPr>
          <w:i/>
          <w:sz w:val="24"/>
          <w:szCs w:val="24"/>
        </w:rPr>
        <w:t>ев</w:t>
      </w:r>
      <w:r w:rsidRPr="00DB05B8">
        <w:rPr>
          <w:sz w:val="24"/>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3"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6B2E21CA" w14:textId="41EE222C"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12036E">
        <w:rPr>
          <w:rFonts w:ascii="Times New Roman" w:hAnsi="Times New Roman" w:cs="Times New Roman"/>
          <w:i/>
        </w:rPr>
        <w:t>36</w:t>
      </w:r>
      <w:r w:rsidRPr="00DB05B8">
        <w:rPr>
          <w:rFonts w:ascii="Times New Roman" w:hAnsi="Times New Roman" w:cs="Times New Roman"/>
          <w:i/>
        </w:rPr>
        <w:t xml:space="preserve"> (</w:t>
      </w:r>
      <w:r w:rsidR="0012036E">
        <w:rPr>
          <w:rFonts w:ascii="Times New Roman" w:hAnsi="Times New Roman" w:cs="Times New Roman"/>
          <w:i/>
        </w:rPr>
        <w:t>тридцать шесть</w:t>
      </w:r>
      <w:r w:rsidRPr="00DB05B8">
        <w:rPr>
          <w:rFonts w:ascii="Times New Roman" w:hAnsi="Times New Roman" w:cs="Times New Roman"/>
          <w:i/>
        </w:rPr>
        <w:t>) 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46D2DBA6"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w:t>
      </w:r>
      <w:r w:rsidR="0012036E">
        <w:rPr>
          <w:rFonts w:ascii="Times New Roman" w:hAnsi="Times New Roman" w:cs="Times New Roman"/>
          <w:i/>
        </w:rPr>
        <w:t>36</w:t>
      </w:r>
      <w:r w:rsidRPr="00DB05B8">
        <w:rPr>
          <w:rFonts w:ascii="Times New Roman" w:hAnsi="Times New Roman" w:cs="Times New Roman"/>
          <w:i/>
        </w:rPr>
        <w:t xml:space="preserve"> (</w:t>
      </w:r>
      <w:r w:rsidR="0012036E" w:rsidRPr="0012036E">
        <w:rPr>
          <w:rFonts w:ascii="Times New Roman" w:hAnsi="Times New Roman" w:cs="Times New Roman"/>
          <w:i/>
        </w:rPr>
        <w:t>тридцать шесть</w:t>
      </w:r>
      <w:r w:rsidRPr="00DB05B8">
        <w:rPr>
          <w:rFonts w:ascii="Times New Roman" w:hAnsi="Times New Roman" w:cs="Times New Roman"/>
          <w:i/>
        </w:rPr>
        <w:t>) месяц</w:t>
      </w:r>
      <w:r w:rsidR="0012036E">
        <w:rPr>
          <w:rFonts w:ascii="Times New Roman" w:hAnsi="Times New Roman" w:cs="Times New Roman"/>
          <w:i/>
        </w:rPr>
        <w:t>ев</w:t>
      </w:r>
      <w:r w:rsidRPr="00DB05B8">
        <w:rPr>
          <w:rFonts w:ascii="Times New Roman" w:hAnsi="Times New Roman" w:cs="Times New Roman"/>
          <w:i/>
        </w:rPr>
        <w:t xml:space="preserve">.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 xml:space="preserve">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w:t>
      </w:r>
      <w:r w:rsidRPr="00DB05B8">
        <w:rPr>
          <w:rFonts w:ascii="Times New Roman" w:hAnsi="Times New Roman" w:cs="Times New Roman"/>
        </w:rPr>
        <w:lastRenderedPageBreak/>
        <w:t>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6B2E21D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DB05B8" w:rsidRDefault="00187664" w:rsidP="00187664">
      <w:pPr>
        <w:spacing w:line="270" w:lineRule="exact"/>
        <w:ind w:left="3040"/>
        <w:rPr>
          <w:sz w:val="24"/>
          <w:szCs w:val="24"/>
        </w:rPr>
      </w:pPr>
    </w:p>
    <w:p w14:paraId="6B2E21D5"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6B2E21D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22414F11"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5B75CE9D"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w:t>
      </w:r>
      <w:r w:rsidR="00E65450">
        <w:rPr>
          <w:sz w:val="24"/>
          <w:szCs w:val="24"/>
        </w:rPr>
        <w:t>,</w:t>
      </w:r>
      <w:r w:rsidRPr="00DB05B8">
        <w:rPr>
          <w:sz w:val="24"/>
          <w:szCs w:val="24"/>
        </w:rPr>
        <w:t xml:space="preserve">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6B2E21D9" w14:textId="16D15F0F"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12036E">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51843AD8"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w:t>
      </w:r>
      <w:r w:rsidR="0012036E">
        <w:rPr>
          <w:rFonts w:ascii="Times New Roman" w:hAnsi="Times New Roman" w:cs="Times New Roman"/>
        </w:rPr>
        <w:t>еленной в соответствующей Смете</w:t>
      </w:r>
      <w:r w:rsidRPr="00DB05B8">
        <w:rPr>
          <w:rFonts w:ascii="Times New Roman" w:hAnsi="Times New Roman" w:cs="Times New Roman"/>
        </w:rPr>
        <w:t xml:space="preserve"> за каждый день просрочки выполнения Работ. </w:t>
      </w:r>
    </w:p>
    <w:p w14:paraId="6B2E21DB"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6B2E21DD"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6B2E21DE"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3FCE427C"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w:t>
      </w:r>
      <w:r w:rsidR="0012036E" w:rsidRPr="00DB05B8">
        <w:rPr>
          <w:sz w:val="24"/>
          <w:szCs w:val="24"/>
        </w:rPr>
        <w:t>размере 100</w:t>
      </w:r>
      <w:r w:rsidRPr="00DB05B8">
        <w:rPr>
          <w:i/>
          <w:sz w:val="24"/>
          <w:szCs w:val="24"/>
        </w:rPr>
        <w:t xml:space="preserve"> % (Ста процентов) </w:t>
      </w:r>
      <w:r w:rsidRPr="00DB05B8">
        <w:rPr>
          <w:sz w:val="24"/>
          <w:szCs w:val="24"/>
        </w:rPr>
        <w:t>от стоимости устранения недостатков.</w:t>
      </w:r>
    </w:p>
    <w:p w14:paraId="6B2E21E0" w14:textId="6BBFD36F"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w:t>
      </w:r>
      <w:r w:rsidR="0012036E" w:rsidRPr="00DB05B8">
        <w:rPr>
          <w:sz w:val="24"/>
          <w:szCs w:val="24"/>
        </w:rPr>
        <w:t>случае нарушения</w:t>
      </w:r>
      <w:r w:rsidRPr="00DB05B8">
        <w:rPr>
          <w:sz w:val="24"/>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w:t>
      </w:r>
      <w:r w:rsidRPr="00DB05B8">
        <w:rPr>
          <w:sz w:val="24"/>
          <w:szCs w:val="24"/>
        </w:rPr>
        <w:lastRenderedPageBreak/>
        <w:t xml:space="preserve">Заказчику штраф в размере </w:t>
      </w:r>
      <w:r w:rsidR="0012036E">
        <w:rPr>
          <w:i/>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6B2E21E1" w14:textId="68282E24"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w:t>
      </w:r>
      <w:r w:rsidR="0012036E" w:rsidRPr="00DB05B8">
        <w:rPr>
          <w:sz w:val="24"/>
          <w:szCs w:val="24"/>
        </w:rPr>
        <w:t>случае нарушения</w:t>
      </w:r>
      <w:r w:rsidRPr="00DB05B8">
        <w:rPr>
          <w:sz w:val="24"/>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6B2E21E2" w14:textId="205FF92E"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r w:rsidR="0012036E" w:rsidRPr="00DB05B8">
        <w:rPr>
          <w:sz w:val="24"/>
          <w:szCs w:val="24"/>
        </w:rPr>
        <w:t>от стоимости</w:t>
      </w:r>
      <w:r w:rsidRPr="00DB05B8">
        <w:rPr>
          <w:sz w:val="24"/>
          <w:szCs w:val="24"/>
        </w:rPr>
        <w:t xml:space="preserve"> элементов Оборудования, требующих восстановления.</w:t>
      </w:r>
    </w:p>
    <w:p w14:paraId="6B2E21E3"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092AA152"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действующему законодательству об охране линий и сооружений связи Российской Федерации).</w:t>
      </w:r>
    </w:p>
    <w:p w14:paraId="6B2E21ED" w14:textId="48B00F68" w:rsidR="00187664" w:rsidRPr="00654E4E" w:rsidRDefault="00187664" w:rsidP="00187664">
      <w:pPr>
        <w:numPr>
          <w:ilvl w:val="1"/>
          <w:numId w:val="13"/>
        </w:numPr>
        <w:shd w:val="clear" w:color="auto" w:fill="FFFFFF"/>
        <w:tabs>
          <w:tab w:val="left" w:pos="1134"/>
        </w:tabs>
        <w:ind w:left="0" w:firstLine="567"/>
        <w:jc w:val="both"/>
        <w:rPr>
          <w:sz w:val="24"/>
          <w:szCs w:val="24"/>
        </w:rPr>
      </w:pPr>
      <w:r w:rsidRPr="00654E4E">
        <w:rPr>
          <w:i/>
          <w:sz w:val="24"/>
          <w:szCs w:val="24"/>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 4.3.3</w:t>
      </w:r>
      <w:r w:rsidR="002849DC" w:rsidRPr="00654E4E">
        <w:rPr>
          <w:i/>
          <w:sz w:val="24"/>
          <w:szCs w:val="24"/>
        </w:rPr>
        <w:t>1</w:t>
      </w:r>
      <w:r w:rsidRPr="00654E4E">
        <w:rPr>
          <w:i/>
          <w:sz w:val="24"/>
          <w:szCs w:val="24"/>
        </w:rPr>
        <w:t xml:space="preserve">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6B2E21EE" w14:textId="77777777"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 действующей на момент оплаты,  за</w:t>
      </w:r>
      <w:r w:rsidRPr="00DB05B8">
        <w:rPr>
          <w:sz w:val="24"/>
          <w:szCs w:val="24"/>
        </w:rPr>
        <w:t xml:space="preserve"> каждый день просрочки  платежа,  но не более 5% от суммы задолженности.</w:t>
      </w:r>
    </w:p>
    <w:p w14:paraId="6B2E21EF" w14:textId="050A9C54"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F42686">
        <w:rPr>
          <w:rFonts w:ascii="Times New Roman" w:hAnsi="Times New Roman" w:cs="Times New Roman"/>
        </w:rPr>
        <w:t>8</w:t>
      </w:r>
      <w:r w:rsidRPr="00DB05B8">
        <w:rPr>
          <w:rFonts w:ascii="Times New Roman" w:hAnsi="Times New Roman" w:cs="Times New Roman"/>
        </w:rPr>
        <w:t xml:space="preserve"> к настоящему Договору. </w:t>
      </w:r>
    </w:p>
    <w:p w14:paraId="6B2E21F0"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14:paraId="6B2E21F2"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14:paraId="6B2E21F4"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58D25A31"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lastRenderedPageBreak/>
        <w:t>Ответственность за привлечение несогласованных субподрядчиков и поставщиков материалов</w:t>
      </w:r>
      <w:r w:rsidR="00E65450">
        <w:rPr>
          <w:rFonts w:ascii="Times New Roman" w:hAnsi="Times New Roman" w:cs="Times New Roman"/>
        </w:rPr>
        <w:t>.</w:t>
      </w:r>
    </w:p>
    <w:bookmarkEnd w:id="2"/>
    <w:p w14:paraId="6B2E21F6"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14:paraId="147B8F8A" w14:textId="77777777" w:rsidR="009A7F9E" w:rsidRDefault="009A7F9E" w:rsidP="00187664">
      <w:pPr>
        <w:ind w:firstLine="567"/>
        <w:jc w:val="both"/>
        <w:rPr>
          <w:sz w:val="24"/>
          <w:szCs w:val="24"/>
        </w:rPr>
      </w:pPr>
    </w:p>
    <w:p w14:paraId="6B2E21F8"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77777777"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6B2E21FB"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6B2E21FD"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6B2E21F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DB05B8" w:rsidRDefault="00187664" w:rsidP="00187664">
      <w:pPr>
        <w:ind w:left="240"/>
        <w:jc w:val="center"/>
        <w:rPr>
          <w:b/>
          <w:noProof/>
          <w:sz w:val="24"/>
          <w:szCs w:val="24"/>
        </w:rPr>
      </w:pPr>
    </w:p>
    <w:p w14:paraId="6B2E2206"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6B2E2207"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6B2E220A" w14:textId="55CFC5BB"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(тридцать)  календарных</w:t>
      </w:r>
      <w:r w:rsidRPr="00DB05B8">
        <w:rPr>
          <w:sz w:val="24"/>
          <w:szCs w:val="24"/>
        </w:rPr>
        <w:t xml:space="preserve"> дней. </w:t>
      </w:r>
    </w:p>
    <w:p w14:paraId="6B2E220B"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6B2E220D"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B2E220E" w14:textId="4BB5E6CE" w:rsidR="00187664" w:rsidRPr="00DB05B8" w:rsidRDefault="00FC707A" w:rsidP="00187664">
      <w:pPr>
        <w:numPr>
          <w:ilvl w:val="2"/>
          <w:numId w:val="14"/>
        </w:numPr>
        <w:tabs>
          <w:tab w:val="left" w:pos="1418"/>
        </w:tabs>
        <w:ind w:left="0" w:firstLine="567"/>
        <w:jc w:val="both"/>
        <w:rPr>
          <w:sz w:val="24"/>
          <w:szCs w:val="24"/>
        </w:rPr>
      </w:pPr>
      <w:r>
        <w:rPr>
          <w:sz w:val="24"/>
          <w:szCs w:val="24"/>
        </w:rPr>
        <w:t>отзыв и/или аннулирование</w:t>
      </w:r>
      <w:r w:rsidR="00187664" w:rsidRPr="00DB05B8">
        <w:rPr>
          <w:sz w:val="24"/>
          <w:szCs w:val="24"/>
        </w:rPr>
        <w:t xml:space="preserve"> разрешительной документации Подрядчика (свидетельств, лицензий, допусков и прочее), необходимой  для производства Работ.</w:t>
      </w:r>
    </w:p>
    <w:p w14:paraId="6B2E220F" w14:textId="6F1C92BA"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грубо</w:t>
      </w:r>
      <w:r w:rsidR="00FC707A">
        <w:rPr>
          <w:sz w:val="24"/>
          <w:szCs w:val="24"/>
        </w:rPr>
        <w:t>е</w:t>
      </w:r>
      <w:r w:rsidRPr="00DB05B8">
        <w:rPr>
          <w:sz w:val="24"/>
          <w:szCs w:val="24"/>
        </w:rPr>
        <w:t xml:space="preserve"> нарушени</w:t>
      </w:r>
      <w:r w:rsidR="00FC707A">
        <w:rPr>
          <w:sz w:val="24"/>
          <w:szCs w:val="24"/>
        </w:rPr>
        <w:t>е</w:t>
      </w:r>
      <w:r w:rsidRPr="00DB05B8">
        <w:rPr>
          <w:sz w:val="24"/>
          <w:szCs w:val="24"/>
        </w:rPr>
        <w:t xml:space="preserve">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14:paraId="6B2E2210"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77777777" w:rsidR="00187664" w:rsidRPr="00DB05B8" w:rsidRDefault="00187664" w:rsidP="00187664">
      <w:pPr>
        <w:numPr>
          <w:ilvl w:val="1"/>
          <w:numId w:val="14"/>
        </w:numPr>
        <w:tabs>
          <w:tab w:val="left" w:pos="1134"/>
          <w:tab w:val="left" w:pos="1418"/>
        </w:tabs>
        <w:ind w:left="0" w:firstLine="567"/>
        <w:jc w:val="both"/>
        <w:rPr>
          <w:sz w:val="24"/>
          <w:szCs w:val="24"/>
        </w:rPr>
      </w:pPr>
      <w:r w:rsidRPr="00DB05B8">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77777777"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6B2E2213"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77777777"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w:t>
      </w:r>
      <w:r w:rsidRPr="00DB05B8">
        <w:rPr>
          <w:sz w:val="24"/>
          <w:szCs w:val="24"/>
        </w:rPr>
        <w:lastRenderedPageBreak/>
        <w:t>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6B2E2216" w14:textId="77777777"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6B2E2218" w14:textId="0FCE5FC0" w:rsidR="00187664" w:rsidRPr="00491574" w:rsidRDefault="00F2675B" w:rsidP="002071A5">
      <w:pPr>
        <w:jc w:val="both"/>
        <w:rPr>
          <w:b/>
          <w:bCs/>
          <w:i/>
          <w:sz w:val="24"/>
          <w:szCs w:val="24"/>
        </w:rPr>
      </w:pPr>
      <w:r w:rsidRPr="00491574">
        <w:rPr>
          <w:i/>
          <w:sz w:val="24"/>
          <w:szCs w:val="24"/>
        </w:rPr>
        <w:t xml:space="preserve">        </w:t>
      </w:r>
    </w:p>
    <w:p w14:paraId="6B2E2219"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2E221A"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6B2E221C" w14:textId="47A40A9B" w:rsidR="00451394" w:rsidRPr="00451394" w:rsidRDefault="00451394" w:rsidP="00451394">
      <w:pPr>
        <w:pStyle w:val="ab"/>
        <w:tabs>
          <w:tab w:val="left" w:pos="1134"/>
        </w:tabs>
        <w:spacing w:line="240" w:lineRule="auto"/>
        <w:rPr>
          <w:i/>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 xml:space="preserve">Арбитражном суде </w:t>
      </w:r>
      <w:r w:rsidR="002071A5">
        <w:rPr>
          <w:i/>
          <w:szCs w:val="24"/>
        </w:rPr>
        <w:t>Республики Карелия</w:t>
      </w:r>
      <w:r w:rsidRPr="00451394">
        <w:rPr>
          <w:i/>
          <w:szCs w:val="24"/>
        </w:rPr>
        <w:t>.</w:t>
      </w:r>
    </w:p>
    <w:p w14:paraId="6B2E221D" w14:textId="4C1FDB87" w:rsidR="00451394" w:rsidRDefault="00FF1E25" w:rsidP="00187664">
      <w:pPr>
        <w:ind w:right="-15" w:firstLine="567"/>
        <w:jc w:val="both"/>
        <w:rPr>
          <w:snapToGrid w:val="0"/>
          <w:sz w:val="24"/>
          <w:szCs w:val="24"/>
        </w:rPr>
      </w:pPr>
      <w:r w:rsidRPr="00FF1E25">
        <w:rPr>
          <w:snapToGrid w:val="0"/>
          <w:sz w:val="24"/>
          <w:szCs w:val="24"/>
        </w:rPr>
        <w:t>12.2.</w:t>
      </w:r>
      <w:r w:rsidRPr="00FF1E25">
        <w:rPr>
          <w:snapToGrid w:val="0"/>
          <w:sz w:val="24"/>
          <w:szCs w:val="24"/>
        </w:rPr>
        <w:tab/>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2DA4F835" w14:textId="77777777" w:rsidR="00CF5683" w:rsidRDefault="00CF5683" w:rsidP="00187664">
      <w:pPr>
        <w:ind w:right="-15" w:firstLine="567"/>
        <w:jc w:val="both"/>
        <w:rPr>
          <w:snapToGrid w:val="0"/>
          <w:sz w:val="24"/>
          <w:szCs w:val="24"/>
        </w:rPr>
      </w:pPr>
    </w:p>
    <w:p w14:paraId="1F94A5C3" w14:textId="77777777" w:rsidR="00E13167" w:rsidRPr="00FF1E25" w:rsidRDefault="00E13167" w:rsidP="00187664">
      <w:pPr>
        <w:ind w:right="-15" w:firstLine="567"/>
        <w:jc w:val="both"/>
        <w:rPr>
          <w:snapToGrid w:val="0"/>
          <w:sz w:val="24"/>
          <w:szCs w:val="24"/>
        </w:rPr>
      </w:pPr>
    </w:p>
    <w:p w14:paraId="6B2E2222"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6B2E2223" w14:textId="77777777"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6B2E2224"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B2E2225"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6B2E2227"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6B2E2228"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14:paraId="6B2E222B" w14:textId="652B86C0"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2071A5">
        <w:rPr>
          <w:rStyle w:val="Barcode"/>
          <w:rFonts w:ascii="Times New Roman" w:hAnsi="Times New Roman"/>
          <w:sz w:val="24"/>
          <w:szCs w:val="24"/>
        </w:rPr>
        <w:t>1</w:t>
      </w:r>
      <w:r w:rsidR="00F42686">
        <w:rPr>
          <w:rStyle w:val="Barcode"/>
          <w:rFonts w:ascii="Times New Roman" w:hAnsi="Times New Roman"/>
          <w:sz w:val="24"/>
          <w:szCs w:val="24"/>
        </w:rPr>
        <w:t>0</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Pr="00491574">
        <w:rPr>
          <w:rStyle w:val="Barcode"/>
          <w:rFonts w:ascii="Times New Roman" w:hAnsi="Times New Roman"/>
          <w:i/>
          <w:sz w:val="24"/>
          <w:szCs w:val="24"/>
        </w:rPr>
        <w:t xml:space="preserve">Информация направляется </w:t>
      </w:r>
      <w:r w:rsidR="002071A5">
        <w:rPr>
          <w:rStyle w:val="Barcode"/>
          <w:rFonts w:ascii="Times New Roman" w:hAnsi="Times New Roman"/>
          <w:i/>
          <w:sz w:val="24"/>
          <w:szCs w:val="24"/>
        </w:rPr>
        <w:t xml:space="preserve">по адресу электронной почты </w:t>
      </w:r>
      <w:hyperlink r:id="rId16" w:history="1">
        <w:r w:rsidR="002071A5" w:rsidRPr="00E17A30">
          <w:rPr>
            <w:rStyle w:val="af0"/>
            <w:rFonts w:ascii="Times New Roman" w:hAnsi="Times New Roman"/>
            <w:i/>
            <w:sz w:val="24"/>
            <w:szCs w:val="24"/>
            <w:shd w:val="clear" w:color="auto" w:fill="FFFFFF"/>
          </w:rPr>
          <w:t>grigoreva.sa@karelia.tgc1.ru</w:t>
        </w:r>
      </w:hyperlink>
      <w:r w:rsidR="002071A5">
        <w:rPr>
          <w:rStyle w:val="Barcode"/>
          <w:rFonts w:ascii="Times New Roman" w:hAnsi="Times New Roman"/>
          <w:i/>
          <w:sz w:val="24"/>
          <w:szCs w:val="24"/>
        </w:rPr>
        <w:t xml:space="preserve"> </w:t>
      </w:r>
      <w:r w:rsidRPr="00491574">
        <w:rPr>
          <w:rFonts w:ascii="Times New Roman" w:hAnsi="Times New Roman"/>
          <w:i/>
          <w:sz w:val="24"/>
          <w:szCs w:val="24"/>
        </w:rPr>
        <w:t xml:space="preserve">  </w:t>
      </w:r>
      <w:r w:rsidRPr="00491574">
        <w:rPr>
          <w:rStyle w:val="Barcode"/>
          <w:rFonts w:ascii="Times New Roman" w:hAnsi="Times New Roman"/>
          <w:i/>
          <w:sz w:val="24"/>
          <w:szCs w:val="24"/>
        </w:rPr>
        <w:t>с последующим направлением оригиналов средствами почтовой связи.</w:t>
      </w:r>
    </w:p>
    <w:p w14:paraId="6B2E222C" w14:textId="77777777"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B2E222D"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4" w14:textId="77777777" w:rsidR="00993D7F" w:rsidRPr="00673707" w:rsidRDefault="00187664" w:rsidP="00673707">
      <w:pPr>
        <w:pStyle w:val="ConsPlusNonformat"/>
        <w:widowControl/>
        <w:numPr>
          <w:ilvl w:val="1"/>
          <w:numId w:val="16"/>
        </w:numPr>
        <w:tabs>
          <w:tab w:val="left" w:pos="1276"/>
        </w:tabs>
        <w:ind w:left="0" w:firstLine="615"/>
        <w:jc w:val="both"/>
        <w:rPr>
          <w:rFonts w:ascii="Times New Roman" w:hAnsi="Times New Roman" w:cs="Times New Roman"/>
          <w:sz w:val="24"/>
          <w:szCs w:val="24"/>
        </w:rPr>
      </w:pPr>
      <w:bookmarkStart w:id="4" w:name="_GoBack"/>
      <w:bookmarkEnd w:id="4"/>
      <w:r w:rsidRPr="00673707">
        <w:rPr>
          <w:rFonts w:ascii="Times New Roman" w:hAnsi="Times New Roman" w:cs="Times New Roman"/>
          <w:i/>
          <w:iCs/>
          <w:sz w:val="24"/>
          <w:szCs w:val="24"/>
        </w:rPr>
        <w:lastRenderedPageBreak/>
        <w:t>Сторонами достигнуто соглашение о том, что все условия настоящего Договора являются существенными.</w:t>
      </w:r>
    </w:p>
    <w:p w14:paraId="6B2E2235" w14:textId="77777777" w:rsidR="00187664" w:rsidRPr="00DB05B8" w:rsidRDefault="00993D7F"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14:paraId="6B2E2236" w14:textId="77777777" w:rsidR="00187664" w:rsidRPr="00DB05B8" w:rsidRDefault="00187664" w:rsidP="00187664">
      <w:pPr>
        <w:rPr>
          <w:sz w:val="24"/>
          <w:szCs w:val="24"/>
        </w:rPr>
      </w:pPr>
      <w:r w:rsidRPr="00DB05B8">
        <w:rPr>
          <w:sz w:val="24"/>
          <w:szCs w:val="24"/>
        </w:rPr>
        <w:t> </w:t>
      </w:r>
    </w:p>
    <w:p w14:paraId="6B2E2237" w14:textId="77777777"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14:paraId="6B2E2238" w14:textId="77777777"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6B2E2239"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DB05B8" w:rsidRDefault="00187664" w:rsidP="00187664">
      <w:pPr>
        <w:pStyle w:val="2"/>
        <w:rPr>
          <w:b/>
          <w:szCs w:val="24"/>
        </w:rPr>
      </w:pPr>
      <w:r w:rsidRPr="00DB05B8">
        <w:rPr>
          <w:b/>
          <w:szCs w:val="24"/>
        </w:rPr>
        <w:t>ПРИЛОЖЕНИЯ:</w:t>
      </w:r>
    </w:p>
    <w:p w14:paraId="6B2E223B" w14:textId="77777777" w:rsidR="00187664" w:rsidRPr="00137563" w:rsidRDefault="00187664" w:rsidP="00187664">
      <w:pPr>
        <w:pStyle w:val="2"/>
        <w:numPr>
          <w:ilvl w:val="0"/>
          <w:numId w:val="17"/>
        </w:numPr>
        <w:ind w:left="0" w:firstLine="0"/>
        <w:jc w:val="both"/>
        <w:rPr>
          <w:szCs w:val="24"/>
        </w:rPr>
      </w:pPr>
      <w:r w:rsidRPr="00137563">
        <w:rPr>
          <w:szCs w:val="24"/>
        </w:rPr>
        <w:t>Приложение № 1: Техническое задание.</w:t>
      </w:r>
    </w:p>
    <w:p w14:paraId="6B2E223C" w14:textId="77777777" w:rsidR="00187664" w:rsidRPr="00137563" w:rsidRDefault="00187664" w:rsidP="00187664">
      <w:pPr>
        <w:pStyle w:val="2"/>
        <w:numPr>
          <w:ilvl w:val="0"/>
          <w:numId w:val="17"/>
        </w:numPr>
        <w:ind w:left="0" w:firstLine="0"/>
        <w:jc w:val="both"/>
        <w:rPr>
          <w:szCs w:val="24"/>
        </w:rPr>
      </w:pPr>
      <w:r w:rsidRPr="00137563">
        <w:rPr>
          <w:szCs w:val="24"/>
        </w:rPr>
        <w:t xml:space="preserve">Приложение № 2:  График </w:t>
      </w:r>
      <w:r w:rsidRPr="00137563">
        <w:rPr>
          <w:szCs w:val="24"/>
          <w:lang w:val="ru-RU"/>
        </w:rPr>
        <w:t xml:space="preserve">выполнения </w:t>
      </w:r>
      <w:r w:rsidRPr="00137563">
        <w:rPr>
          <w:szCs w:val="24"/>
        </w:rPr>
        <w:t xml:space="preserve"> работ.</w:t>
      </w:r>
    </w:p>
    <w:p w14:paraId="6B2E223D" w14:textId="77777777" w:rsidR="00187664" w:rsidRPr="00137563" w:rsidRDefault="00187664" w:rsidP="00187664">
      <w:pPr>
        <w:pStyle w:val="2"/>
        <w:numPr>
          <w:ilvl w:val="0"/>
          <w:numId w:val="17"/>
        </w:numPr>
        <w:ind w:left="0" w:firstLine="0"/>
        <w:jc w:val="both"/>
        <w:rPr>
          <w:szCs w:val="24"/>
        </w:rPr>
      </w:pPr>
      <w:r w:rsidRPr="00137563">
        <w:rPr>
          <w:szCs w:val="24"/>
        </w:rPr>
        <w:t>Приложение № 3:  Смета.</w:t>
      </w:r>
    </w:p>
    <w:p w14:paraId="6B2E223E" w14:textId="247A8211" w:rsidR="00187664" w:rsidRPr="00137563" w:rsidRDefault="00137563" w:rsidP="00137563">
      <w:pPr>
        <w:pStyle w:val="2"/>
        <w:jc w:val="both"/>
        <w:rPr>
          <w:szCs w:val="24"/>
        </w:rPr>
      </w:pPr>
      <w:r w:rsidRPr="00137563">
        <w:rPr>
          <w:szCs w:val="24"/>
          <w:lang w:val="ru-RU"/>
        </w:rPr>
        <w:t xml:space="preserve">4.         </w:t>
      </w:r>
      <w:r w:rsidR="00187664" w:rsidRPr="00137563">
        <w:rPr>
          <w:szCs w:val="24"/>
        </w:rPr>
        <w:t xml:space="preserve">Приложение № 4:  </w:t>
      </w:r>
      <w:r w:rsidRPr="00137563">
        <w:rPr>
          <w:szCs w:val="24"/>
        </w:rPr>
        <w:t>Спецификация.</w:t>
      </w:r>
    </w:p>
    <w:p w14:paraId="6B2E223F" w14:textId="0ADC905C" w:rsidR="00187664" w:rsidRPr="00137563" w:rsidRDefault="00137563" w:rsidP="00137563">
      <w:pPr>
        <w:pStyle w:val="2"/>
        <w:jc w:val="both"/>
        <w:rPr>
          <w:szCs w:val="24"/>
        </w:rPr>
      </w:pPr>
      <w:r w:rsidRPr="00137563">
        <w:rPr>
          <w:szCs w:val="24"/>
          <w:lang w:val="ru-RU"/>
        </w:rPr>
        <w:t xml:space="preserve">5.         </w:t>
      </w:r>
      <w:r w:rsidR="00187664" w:rsidRPr="00137563">
        <w:rPr>
          <w:szCs w:val="24"/>
        </w:rPr>
        <w:t xml:space="preserve">Приложение № 5:  </w:t>
      </w:r>
      <w:r w:rsidRPr="00137563">
        <w:rPr>
          <w:szCs w:val="24"/>
        </w:rPr>
        <w:t>Расчет договорной цены.</w:t>
      </w:r>
    </w:p>
    <w:p w14:paraId="6B2E2240" w14:textId="20025BBB" w:rsidR="00187664" w:rsidRPr="00137563" w:rsidRDefault="00137563" w:rsidP="00137563">
      <w:pPr>
        <w:pStyle w:val="2"/>
        <w:tabs>
          <w:tab w:val="left" w:pos="709"/>
        </w:tabs>
        <w:jc w:val="both"/>
        <w:rPr>
          <w:szCs w:val="24"/>
        </w:rPr>
      </w:pPr>
      <w:r>
        <w:rPr>
          <w:szCs w:val="24"/>
          <w:lang w:val="ru-RU"/>
        </w:rPr>
        <w:t xml:space="preserve">6.         </w:t>
      </w:r>
      <w:r w:rsidR="00187664" w:rsidRPr="00137563">
        <w:rPr>
          <w:szCs w:val="24"/>
        </w:rPr>
        <w:t>Приложение № 6:  Экологическ</w:t>
      </w:r>
      <w:r w:rsidR="00187664" w:rsidRPr="00137563">
        <w:rPr>
          <w:szCs w:val="24"/>
          <w:lang w:val="ru-RU"/>
        </w:rPr>
        <w:t>ая политика</w:t>
      </w:r>
      <w:r w:rsidR="00187664" w:rsidRPr="00137563">
        <w:rPr>
          <w:szCs w:val="24"/>
        </w:rPr>
        <w:t>.</w:t>
      </w:r>
    </w:p>
    <w:p w14:paraId="6B2E2242" w14:textId="0CB5A3AB" w:rsidR="00187664" w:rsidRPr="00137563" w:rsidRDefault="00137563" w:rsidP="00187664">
      <w:pPr>
        <w:pStyle w:val="Heading70"/>
        <w:keepNext/>
        <w:keepLines/>
        <w:shd w:val="clear" w:color="auto" w:fill="auto"/>
        <w:tabs>
          <w:tab w:val="left" w:pos="709"/>
        </w:tabs>
        <w:spacing w:after="0" w:line="240" w:lineRule="auto"/>
        <w:ind w:right="700"/>
        <w:rPr>
          <w:rFonts w:ascii="Times New Roman" w:hAnsi="Times New Roman" w:cs="Times New Roman"/>
        </w:rPr>
      </w:pPr>
      <w:r>
        <w:rPr>
          <w:rFonts w:ascii="Times New Roman" w:hAnsi="Times New Roman" w:cs="Times New Roman"/>
        </w:rPr>
        <w:t>7</w:t>
      </w:r>
      <w:r w:rsidR="00187664" w:rsidRPr="00137563">
        <w:rPr>
          <w:rFonts w:ascii="Times New Roman" w:hAnsi="Times New Roman" w:cs="Times New Roman"/>
        </w:rPr>
        <w:t>.</w:t>
      </w:r>
      <w:r w:rsidR="00187664" w:rsidRPr="00137563">
        <w:rPr>
          <w:rFonts w:ascii="Times New Roman" w:hAnsi="Times New Roman" w:cs="Times New Roman"/>
        </w:rPr>
        <w:tab/>
        <w:t xml:space="preserve"> Приложение № </w:t>
      </w:r>
      <w:r>
        <w:rPr>
          <w:rFonts w:ascii="Times New Roman" w:hAnsi="Times New Roman" w:cs="Times New Roman"/>
        </w:rPr>
        <w:t>7</w:t>
      </w:r>
      <w:r w:rsidR="00187664" w:rsidRPr="00137563">
        <w:rPr>
          <w:rFonts w:ascii="Times New Roman" w:hAnsi="Times New Roman" w:cs="Times New Roman"/>
        </w:rPr>
        <w:t>: Требования по охране труда, промышленной безопасности и охране окружающей среды.</w:t>
      </w:r>
    </w:p>
    <w:p w14:paraId="6B2E2243" w14:textId="30F69AB5" w:rsidR="00187664" w:rsidRPr="00137563" w:rsidRDefault="00137563" w:rsidP="00187664">
      <w:pPr>
        <w:keepNext/>
        <w:keepLines/>
        <w:tabs>
          <w:tab w:val="left" w:pos="709"/>
        </w:tabs>
        <w:ind w:right="20"/>
        <w:rPr>
          <w:sz w:val="24"/>
          <w:szCs w:val="24"/>
        </w:rPr>
      </w:pPr>
      <w:r>
        <w:rPr>
          <w:sz w:val="24"/>
          <w:szCs w:val="24"/>
        </w:rPr>
        <w:t>8</w:t>
      </w:r>
      <w:r w:rsidR="00187664" w:rsidRPr="00137563">
        <w:rPr>
          <w:sz w:val="24"/>
          <w:szCs w:val="24"/>
        </w:rPr>
        <w:t>.</w:t>
      </w:r>
      <w:r w:rsidR="00187664" w:rsidRPr="00137563">
        <w:rPr>
          <w:sz w:val="24"/>
          <w:szCs w:val="24"/>
        </w:rPr>
        <w:tab/>
      </w:r>
      <w:r>
        <w:rPr>
          <w:sz w:val="24"/>
          <w:szCs w:val="24"/>
        </w:rPr>
        <w:t xml:space="preserve"> </w:t>
      </w:r>
      <w:r w:rsidR="00187664" w:rsidRPr="00137563">
        <w:rPr>
          <w:sz w:val="24"/>
          <w:szCs w:val="24"/>
        </w:rPr>
        <w:t xml:space="preserve">Приложение № </w:t>
      </w:r>
      <w:r>
        <w:rPr>
          <w:sz w:val="24"/>
          <w:szCs w:val="24"/>
        </w:rPr>
        <w:t>8</w:t>
      </w:r>
      <w:r w:rsidR="00E65450">
        <w:rPr>
          <w:sz w:val="24"/>
          <w:szCs w:val="24"/>
        </w:rPr>
        <w:t xml:space="preserve">: </w:t>
      </w:r>
      <w:r w:rsidR="00187664" w:rsidRPr="00137563">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6B2E2244" w14:textId="4E77E2AC" w:rsidR="00187664" w:rsidRPr="00137563" w:rsidRDefault="00137563" w:rsidP="00187664">
      <w:pPr>
        <w:keepNext/>
        <w:keepLines/>
        <w:tabs>
          <w:tab w:val="left" w:pos="709"/>
        </w:tabs>
        <w:ind w:right="20"/>
        <w:rPr>
          <w:sz w:val="24"/>
          <w:szCs w:val="24"/>
        </w:rPr>
      </w:pPr>
      <w:r>
        <w:rPr>
          <w:sz w:val="24"/>
          <w:szCs w:val="24"/>
        </w:rPr>
        <w:t>9</w:t>
      </w:r>
      <w:r w:rsidR="00187664" w:rsidRPr="00137563">
        <w:rPr>
          <w:sz w:val="24"/>
          <w:szCs w:val="24"/>
        </w:rPr>
        <w:t xml:space="preserve">. </w:t>
      </w:r>
      <w:r w:rsidR="00187664" w:rsidRPr="00137563">
        <w:rPr>
          <w:sz w:val="24"/>
          <w:szCs w:val="24"/>
        </w:rPr>
        <w:tab/>
        <w:t xml:space="preserve">Приложение № </w:t>
      </w:r>
      <w:r>
        <w:rPr>
          <w:sz w:val="24"/>
          <w:szCs w:val="24"/>
        </w:rPr>
        <w:t>9</w:t>
      </w:r>
      <w:r w:rsidR="00187664" w:rsidRPr="00137563">
        <w:rPr>
          <w:sz w:val="24"/>
          <w:szCs w:val="24"/>
        </w:rPr>
        <w:t xml:space="preserve">: </w:t>
      </w:r>
      <w:r>
        <w:rPr>
          <w:sz w:val="24"/>
          <w:szCs w:val="24"/>
        </w:rPr>
        <w:t>Программа и методика испытаний.</w:t>
      </w:r>
      <w:r w:rsidR="00187664" w:rsidRPr="00137563">
        <w:rPr>
          <w:sz w:val="24"/>
          <w:szCs w:val="24"/>
        </w:rPr>
        <w:t>.</w:t>
      </w:r>
    </w:p>
    <w:p w14:paraId="6B2E2245" w14:textId="4C63753F" w:rsidR="00187664" w:rsidRPr="00DB05B8" w:rsidRDefault="00187664" w:rsidP="00187664">
      <w:pPr>
        <w:keepNext/>
        <w:keepLines/>
        <w:tabs>
          <w:tab w:val="left" w:pos="709"/>
        </w:tabs>
        <w:ind w:right="20"/>
        <w:rPr>
          <w:sz w:val="24"/>
          <w:szCs w:val="24"/>
        </w:rPr>
      </w:pPr>
      <w:r w:rsidRPr="00137563">
        <w:rPr>
          <w:sz w:val="24"/>
          <w:szCs w:val="24"/>
        </w:rPr>
        <w:t>1</w:t>
      </w:r>
      <w:r w:rsidR="00137563">
        <w:rPr>
          <w:sz w:val="24"/>
          <w:szCs w:val="24"/>
        </w:rPr>
        <w:t>0</w:t>
      </w:r>
      <w:r w:rsidRPr="00137563">
        <w:rPr>
          <w:sz w:val="24"/>
          <w:szCs w:val="24"/>
        </w:rPr>
        <w:t>.</w:t>
      </w:r>
      <w:r w:rsidRPr="00137563">
        <w:rPr>
          <w:sz w:val="24"/>
          <w:szCs w:val="24"/>
        </w:rPr>
        <w:tab/>
      </w:r>
      <w:r w:rsidRPr="00DB05B8">
        <w:rPr>
          <w:i/>
          <w:sz w:val="24"/>
          <w:szCs w:val="24"/>
        </w:rPr>
        <w:t xml:space="preserve"> </w:t>
      </w:r>
      <w:r w:rsidRPr="00DB05B8">
        <w:rPr>
          <w:sz w:val="24"/>
          <w:szCs w:val="24"/>
        </w:rPr>
        <w:t>Приложении № 1</w:t>
      </w:r>
      <w:r w:rsidR="00137563">
        <w:rPr>
          <w:sz w:val="24"/>
          <w:szCs w:val="24"/>
        </w:rPr>
        <w:t>0</w:t>
      </w:r>
      <w:r w:rsidR="00E65450">
        <w:rPr>
          <w:sz w:val="24"/>
          <w:szCs w:val="24"/>
        </w:rPr>
        <w:t xml:space="preserve">: </w:t>
      </w:r>
      <w:r w:rsidRPr="00DB05B8">
        <w:rPr>
          <w:sz w:val="24"/>
          <w:szCs w:val="24"/>
        </w:rPr>
        <w:t xml:space="preserve">Форма «Сведения об изменении информации о </w:t>
      </w:r>
      <w:r w:rsidR="00E65450">
        <w:rPr>
          <w:sz w:val="24"/>
          <w:szCs w:val="24"/>
        </w:rPr>
        <w:t xml:space="preserve">цепочке собственников, включая </w:t>
      </w:r>
      <w:r w:rsidRPr="00DB05B8">
        <w:rPr>
          <w:sz w:val="24"/>
          <w:szCs w:val="24"/>
        </w:rPr>
        <w:t>бенефициаров (в том числе конечных)</w:t>
      </w:r>
      <w:r w:rsidR="00137563">
        <w:rPr>
          <w:sz w:val="24"/>
          <w:szCs w:val="24"/>
        </w:rPr>
        <w:t xml:space="preserve">. </w:t>
      </w:r>
    </w:p>
    <w:p w14:paraId="6B2E2246" w14:textId="4F990ACD" w:rsidR="00BD6D2F" w:rsidRPr="00BD6D2F" w:rsidRDefault="00BD6D2F" w:rsidP="00BD6D2F">
      <w:pPr>
        <w:keepNext/>
        <w:keepLines/>
        <w:tabs>
          <w:tab w:val="left" w:pos="709"/>
        </w:tabs>
        <w:ind w:right="20"/>
        <w:rPr>
          <w:sz w:val="24"/>
          <w:szCs w:val="24"/>
        </w:rPr>
      </w:pPr>
      <w:r w:rsidRPr="006E11CD">
        <w:rPr>
          <w:sz w:val="24"/>
          <w:szCs w:val="24"/>
        </w:rPr>
        <w:t>1</w:t>
      </w:r>
      <w:r w:rsidR="00137563" w:rsidRPr="006E11CD">
        <w:rPr>
          <w:sz w:val="24"/>
          <w:szCs w:val="24"/>
        </w:rPr>
        <w:t>1</w:t>
      </w:r>
      <w:r w:rsidRPr="006E11CD">
        <w:rPr>
          <w:sz w:val="24"/>
          <w:szCs w:val="24"/>
        </w:rPr>
        <w:t>.</w:t>
      </w:r>
      <w:r w:rsidRPr="00BD6D2F">
        <w:rPr>
          <w:sz w:val="24"/>
          <w:szCs w:val="24"/>
        </w:rPr>
        <w:t xml:space="preserve">       </w:t>
      </w:r>
      <w:r w:rsidR="00C934CC">
        <w:rPr>
          <w:sz w:val="24"/>
          <w:szCs w:val="24"/>
        </w:rPr>
        <w:t>Приложение №</w:t>
      </w:r>
      <w:r w:rsidR="00CD3AD2">
        <w:rPr>
          <w:sz w:val="24"/>
          <w:szCs w:val="24"/>
        </w:rPr>
        <w:t xml:space="preserve"> </w:t>
      </w:r>
      <w:r w:rsidR="00C934CC">
        <w:rPr>
          <w:sz w:val="24"/>
          <w:szCs w:val="24"/>
        </w:rPr>
        <w:t>1</w:t>
      </w:r>
      <w:r w:rsidR="00137563">
        <w:rPr>
          <w:sz w:val="24"/>
          <w:szCs w:val="24"/>
        </w:rPr>
        <w:t>1</w:t>
      </w:r>
      <w:r w:rsidR="00C934CC">
        <w:rPr>
          <w:sz w:val="24"/>
          <w:szCs w:val="24"/>
        </w:rPr>
        <w:t>:</w:t>
      </w:r>
      <w:r w:rsidRPr="00BD6D2F">
        <w:rPr>
          <w:sz w:val="24"/>
          <w:szCs w:val="24"/>
        </w:rPr>
        <w:t xml:space="preserve"> Соглашение о предоставлении сведений.</w:t>
      </w:r>
    </w:p>
    <w:p w14:paraId="6B2E2247" w14:textId="77777777" w:rsidR="00187664" w:rsidRPr="00DB05B8" w:rsidRDefault="00187664" w:rsidP="00187664">
      <w:pPr>
        <w:keepNext/>
        <w:keepLines/>
        <w:ind w:left="20" w:right="20"/>
        <w:rPr>
          <w:sz w:val="24"/>
          <w:szCs w:val="24"/>
        </w:rPr>
      </w:pPr>
    </w:p>
    <w:p w14:paraId="6B2E224A"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DB05B8"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1EB84CC9" w14:textId="77777777" w:rsidR="00F42686" w:rsidRPr="00F42686" w:rsidRDefault="00F42686" w:rsidP="00F42686">
            <w:pPr>
              <w:rPr>
                <w:sz w:val="24"/>
                <w:szCs w:val="24"/>
              </w:rPr>
            </w:pPr>
            <w:r w:rsidRPr="00F42686">
              <w:rPr>
                <w:sz w:val="24"/>
                <w:szCs w:val="24"/>
              </w:rPr>
              <w:t>ОАО «Территориальная генерирующая компания № 1»;</w:t>
            </w:r>
          </w:p>
          <w:p w14:paraId="1F669024" w14:textId="77777777" w:rsidR="00F42686" w:rsidRPr="00F42686" w:rsidRDefault="00F42686" w:rsidP="00F42686">
            <w:pPr>
              <w:rPr>
                <w:sz w:val="24"/>
                <w:szCs w:val="24"/>
              </w:rPr>
            </w:pPr>
            <w:r w:rsidRPr="00F42686">
              <w:rPr>
                <w:sz w:val="24"/>
                <w:szCs w:val="24"/>
              </w:rPr>
              <w:t>ОГРН 1057810153400</w:t>
            </w:r>
          </w:p>
          <w:p w14:paraId="3CB475BE" w14:textId="77777777" w:rsidR="00F42686" w:rsidRPr="00F42686" w:rsidRDefault="00F42686" w:rsidP="00F42686">
            <w:pPr>
              <w:rPr>
                <w:sz w:val="24"/>
                <w:szCs w:val="24"/>
              </w:rPr>
            </w:pPr>
            <w:r w:rsidRPr="00F42686">
              <w:rPr>
                <w:sz w:val="24"/>
                <w:szCs w:val="24"/>
              </w:rPr>
              <w:t>ИНН 7841312071</w:t>
            </w:r>
          </w:p>
          <w:p w14:paraId="7215CA7E" w14:textId="77777777" w:rsidR="00F42686" w:rsidRPr="00F42686" w:rsidRDefault="00F42686" w:rsidP="00F42686">
            <w:pPr>
              <w:rPr>
                <w:sz w:val="24"/>
                <w:szCs w:val="24"/>
              </w:rPr>
            </w:pPr>
            <w:r w:rsidRPr="00F42686">
              <w:rPr>
                <w:sz w:val="24"/>
                <w:szCs w:val="24"/>
              </w:rPr>
              <w:t>КПП 780501001</w:t>
            </w:r>
          </w:p>
          <w:p w14:paraId="4906471F" w14:textId="77777777" w:rsidR="00F42686" w:rsidRPr="00F42686" w:rsidRDefault="00F42686" w:rsidP="00F42686">
            <w:pPr>
              <w:rPr>
                <w:sz w:val="24"/>
                <w:szCs w:val="24"/>
              </w:rPr>
            </w:pPr>
            <w:r w:rsidRPr="00F42686">
              <w:rPr>
                <w:sz w:val="24"/>
                <w:szCs w:val="24"/>
              </w:rPr>
              <w:t>Юридический адрес: 198188, Российская Федерация, г. Санкт-Петербург, ул. Броневая, д.6, литера Б.</w:t>
            </w:r>
          </w:p>
          <w:p w14:paraId="10E35A23" w14:textId="77777777" w:rsidR="00F42686" w:rsidRPr="00F42686" w:rsidRDefault="00F42686" w:rsidP="00F42686">
            <w:pPr>
              <w:rPr>
                <w:sz w:val="24"/>
                <w:szCs w:val="24"/>
              </w:rPr>
            </w:pPr>
            <w:r w:rsidRPr="00F42686">
              <w:rPr>
                <w:sz w:val="24"/>
                <w:szCs w:val="24"/>
              </w:rPr>
              <w:t>Почтовый адрес: 197198,  г. Санкт-Петербург, пр. Добролюбова, д. 16, корп. 2, литера А, Бизнес-центр «Арена-Холл»</w:t>
            </w:r>
          </w:p>
          <w:p w14:paraId="7D05BD70" w14:textId="77777777" w:rsidR="00F42686" w:rsidRPr="00F42686" w:rsidRDefault="00F42686" w:rsidP="00F42686">
            <w:pPr>
              <w:rPr>
                <w:sz w:val="24"/>
                <w:szCs w:val="24"/>
              </w:rPr>
            </w:pPr>
            <w:r w:rsidRPr="00F42686">
              <w:rPr>
                <w:sz w:val="24"/>
                <w:szCs w:val="24"/>
              </w:rPr>
              <w:t xml:space="preserve"> р/с 40702810309000000005  в ОАО «АБ «РОССИЯ» г. Санкт - Петербург,</w:t>
            </w:r>
          </w:p>
          <w:p w14:paraId="604171E3" w14:textId="77777777" w:rsidR="00F42686" w:rsidRPr="00F42686" w:rsidRDefault="00F42686" w:rsidP="00F42686">
            <w:pPr>
              <w:rPr>
                <w:sz w:val="24"/>
                <w:szCs w:val="24"/>
              </w:rPr>
            </w:pPr>
            <w:r w:rsidRPr="00F42686">
              <w:rPr>
                <w:sz w:val="24"/>
                <w:szCs w:val="24"/>
              </w:rPr>
              <w:t>К/с 30101810800000000861</w:t>
            </w:r>
          </w:p>
          <w:p w14:paraId="49BB0993" w14:textId="77777777" w:rsidR="00F42686" w:rsidRPr="00F42686" w:rsidRDefault="00F42686" w:rsidP="00F42686">
            <w:pPr>
              <w:rPr>
                <w:sz w:val="24"/>
                <w:szCs w:val="24"/>
              </w:rPr>
            </w:pPr>
            <w:r w:rsidRPr="00F42686">
              <w:rPr>
                <w:sz w:val="24"/>
                <w:szCs w:val="24"/>
              </w:rPr>
              <w:t>БИК 044030861</w:t>
            </w:r>
          </w:p>
          <w:p w14:paraId="276B2CC3" w14:textId="77777777" w:rsidR="00F42686" w:rsidRPr="00F42686" w:rsidRDefault="00F42686" w:rsidP="00F42686">
            <w:pPr>
              <w:rPr>
                <w:sz w:val="24"/>
                <w:szCs w:val="24"/>
              </w:rPr>
            </w:pPr>
            <w:r w:rsidRPr="00F42686">
              <w:rPr>
                <w:sz w:val="24"/>
                <w:szCs w:val="24"/>
              </w:rPr>
              <w:t>ОКПО 76201586, ОКВЭД 40.11.1. 40.11.2.</w:t>
            </w:r>
          </w:p>
          <w:p w14:paraId="55A0FEF1" w14:textId="77777777" w:rsidR="00F42686" w:rsidRPr="00F42686" w:rsidRDefault="00F42686" w:rsidP="00F42686">
            <w:pPr>
              <w:rPr>
                <w:sz w:val="24"/>
                <w:szCs w:val="24"/>
              </w:rPr>
            </w:pPr>
          </w:p>
          <w:p w14:paraId="1C61560B" w14:textId="77777777" w:rsidR="00F42686" w:rsidRPr="00F42686" w:rsidRDefault="00F42686" w:rsidP="00F42686">
            <w:pPr>
              <w:rPr>
                <w:sz w:val="24"/>
                <w:szCs w:val="24"/>
              </w:rPr>
            </w:pPr>
            <w:r w:rsidRPr="00F42686">
              <w:rPr>
                <w:sz w:val="24"/>
                <w:szCs w:val="24"/>
              </w:rPr>
              <w:t>Грузополучатель:</w:t>
            </w:r>
          </w:p>
          <w:p w14:paraId="5D2EAC73" w14:textId="77777777" w:rsidR="00F42686" w:rsidRPr="00F42686" w:rsidRDefault="00F42686" w:rsidP="00F42686">
            <w:pPr>
              <w:rPr>
                <w:sz w:val="24"/>
                <w:szCs w:val="24"/>
              </w:rPr>
            </w:pPr>
            <w:r w:rsidRPr="00F42686">
              <w:rPr>
                <w:sz w:val="24"/>
                <w:szCs w:val="24"/>
              </w:rPr>
              <w:t>Филиал «Карельский» ОАО «ТГК-1»;</w:t>
            </w:r>
          </w:p>
          <w:p w14:paraId="629AAA6A" w14:textId="77777777" w:rsidR="00F42686" w:rsidRPr="00F42686" w:rsidRDefault="00F42686" w:rsidP="00F42686">
            <w:pPr>
              <w:rPr>
                <w:sz w:val="24"/>
                <w:szCs w:val="24"/>
              </w:rPr>
            </w:pPr>
            <w:r w:rsidRPr="00F42686">
              <w:rPr>
                <w:sz w:val="24"/>
                <w:szCs w:val="24"/>
              </w:rPr>
              <w:t>185035 г. Петрозаводск, ул. Кирова, д.43.</w:t>
            </w:r>
          </w:p>
          <w:p w14:paraId="6B2E225A" w14:textId="6288A143" w:rsidR="00187664" w:rsidRPr="00DB05B8" w:rsidRDefault="00F42686" w:rsidP="00F42686">
            <w:pPr>
              <w:rPr>
                <w:sz w:val="24"/>
                <w:szCs w:val="24"/>
              </w:rPr>
            </w:pPr>
            <w:r w:rsidRPr="00F42686">
              <w:rPr>
                <w:sz w:val="24"/>
                <w:szCs w:val="24"/>
              </w:rPr>
              <w:t xml:space="preserve"> ИНН 7841312071, КПП 100102001.</w:t>
            </w: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t>ОГРН _______________________</w:t>
            </w:r>
          </w:p>
          <w:p w14:paraId="6B2E225C" w14:textId="77777777" w:rsidR="00187664" w:rsidRPr="00DB05B8" w:rsidRDefault="00187664">
            <w:pPr>
              <w:rPr>
                <w:sz w:val="24"/>
                <w:szCs w:val="24"/>
              </w:rPr>
            </w:pPr>
            <w:r w:rsidRPr="00DB05B8">
              <w:rPr>
                <w:sz w:val="24"/>
                <w:szCs w:val="24"/>
              </w:rPr>
              <w:t>ИНН  _______________________</w:t>
            </w:r>
          </w:p>
          <w:p w14:paraId="6B2E225D" w14:textId="77777777" w:rsidR="00187664" w:rsidRPr="00DB05B8" w:rsidRDefault="00187664">
            <w:pPr>
              <w:rPr>
                <w:sz w:val="24"/>
                <w:szCs w:val="24"/>
              </w:rPr>
            </w:pPr>
            <w:r w:rsidRPr="00DB05B8">
              <w:rPr>
                <w:sz w:val="24"/>
                <w:szCs w:val="24"/>
              </w:rPr>
              <w:t>КПП  _______________________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t>Фактический адрес: _______________________</w:t>
            </w:r>
          </w:p>
          <w:p w14:paraId="6B2E2260" w14:textId="77777777" w:rsidR="00187664" w:rsidRPr="00DB05B8" w:rsidRDefault="00187664">
            <w:pPr>
              <w:rPr>
                <w:sz w:val="24"/>
                <w:szCs w:val="24"/>
              </w:rPr>
            </w:pPr>
            <w:r w:rsidRPr="00DB05B8">
              <w:rPr>
                <w:sz w:val="24"/>
                <w:szCs w:val="24"/>
              </w:rPr>
              <w:t>Почтовый адрес:  ________________________</w:t>
            </w:r>
          </w:p>
          <w:p w14:paraId="6B2E2261" w14:textId="77777777" w:rsidR="00187664" w:rsidRPr="00DB05B8" w:rsidRDefault="00187664">
            <w:pPr>
              <w:rPr>
                <w:sz w:val="24"/>
                <w:szCs w:val="24"/>
              </w:rPr>
            </w:pPr>
            <w:r w:rsidRPr="00DB05B8">
              <w:rPr>
                <w:sz w:val="24"/>
                <w:szCs w:val="24"/>
              </w:rPr>
              <w:t>Р/</w:t>
            </w:r>
            <w:proofErr w:type="spellStart"/>
            <w:r w:rsidRPr="00DB05B8">
              <w:rPr>
                <w:sz w:val="24"/>
                <w:szCs w:val="24"/>
              </w:rPr>
              <w:t>сч</w:t>
            </w:r>
            <w:proofErr w:type="spellEnd"/>
            <w:r w:rsidRPr="00DB05B8">
              <w:rPr>
                <w:sz w:val="24"/>
                <w:szCs w:val="24"/>
              </w:rPr>
              <w:t xml:space="preserve">  ___________________________________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14:paraId="6B2E2264" w14:textId="77777777" w:rsidR="00187664" w:rsidRPr="00DB05B8" w:rsidRDefault="00187664">
            <w:pPr>
              <w:rPr>
                <w:sz w:val="24"/>
                <w:szCs w:val="24"/>
              </w:rPr>
            </w:pPr>
            <w:r w:rsidRPr="00DB05B8">
              <w:rPr>
                <w:sz w:val="24"/>
                <w:szCs w:val="24"/>
              </w:rPr>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B" w14:textId="77777777" w:rsidR="00187664" w:rsidRPr="00DB05B8" w:rsidRDefault="00187664" w:rsidP="00187664">
      <w:pPr>
        <w:pStyle w:val="2"/>
        <w:rPr>
          <w:szCs w:val="24"/>
        </w:rPr>
      </w:pPr>
    </w:p>
    <w:p w14:paraId="6B2E226C" w14:textId="77777777" w:rsidR="00187664"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1B03D206" w14:textId="77777777" w:rsidR="00E13167" w:rsidRPr="00DB05B8" w:rsidRDefault="00E13167" w:rsidP="00187664">
      <w:pPr>
        <w:pStyle w:val="2"/>
        <w:jc w:val="center"/>
        <w:rPr>
          <w:b/>
          <w:szCs w:val="24"/>
        </w:rPr>
      </w:pP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p w14:paraId="5FF496C6" w14:textId="77777777" w:rsidR="00F42686" w:rsidRPr="00F42686" w:rsidRDefault="00F42686" w:rsidP="00F42686">
      <w:pPr>
        <w:rPr>
          <w:sz w:val="24"/>
          <w:szCs w:val="24"/>
        </w:rPr>
      </w:pPr>
      <w:r w:rsidRPr="00F42686">
        <w:rPr>
          <w:sz w:val="24"/>
          <w:szCs w:val="24"/>
        </w:rPr>
        <w:t>Заместитель генерального директора -                                                                                                           директор филиала "Карельский" ОАО "ТГК-1"</w:t>
      </w:r>
    </w:p>
    <w:p w14:paraId="4549165A" w14:textId="77777777" w:rsidR="00F42686" w:rsidRPr="00F42686" w:rsidRDefault="00F42686" w:rsidP="00F42686">
      <w:pPr>
        <w:rPr>
          <w:sz w:val="24"/>
          <w:szCs w:val="24"/>
        </w:rPr>
      </w:pPr>
    </w:p>
    <w:p w14:paraId="1FEB4E2B" w14:textId="77777777" w:rsidR="00F42686" w:rsidRPr="00F42686" w:rsidRDefault="00F42686" w:rsidP="00F42686">
      <w:pPr>
        <w:rPr>
          <w:sz w:val="24"/>
          <w:szCs w:val="24"/>
        </w:rPr>
      </w:pPr>
      <w:r w:rsidRPr="00F42686">
        <w:rPr>
          <w:sz w:val="24"/>
          <w:szCs w:val="24"/>
        </w:rPr>
        <w:t>_________________ В.В. Белов                                                  ______________________</w:t>
      </w:r>
    </w:p>
    <w:p w14:paraId="21228870" w14:textId="77777777" w:rsidR="00F42686" w:rsidRPr="00F42686" w:rsidRDefault="00F42686" w:rsidP="00F42686">
      <w:pPr>
        <w:rPr>
          <w:sz w:val="24"/>
          <w:szCs w:val="24"/>
        </w:rPr>
      </w:pPr>
      <w:r w:rsidRPr="00F42686">
        <w:rPr>
          <w:sz w:val="24"/>
          <w:szCs w:val="24"/>
        </w:rPr>
        <w:t xml:space="preserve">Главный бухгалтер                                                                                                                                                филиала "Карельский" ОАО "ТГК-1"                       </w:t>
      </w:r>
      <w:r w:rsidRPr="00F42686">
        <w:rPr>
          <w:sz w:val="24"/>
          <w:szCs w:val="24"/>
        </w:rPr>
        <w:tab/>
      </w:r>
      <w:r w:rsidRPr="00F42686">
        <w:rPr>
          <w:sz w:val="24"/>
          <w:szCs w:val="24"/>
        </w:rPr>
        <w:tab/>
      </w:r>
      <w:r w:rsidRPr="00F42686">
        <w:rPr>
          <w:sz w:val="24"/>
          <w:szCs w:val="24"/>
        </w:rPr>
        <w:tab/>
      </w:r>
      <w:r w:rsidRPr="00F42686">
        <w:rPr>
          <w:sz w:val="24"/>
          <w:szCs w:val="24"/>
        </w:rPr>
        <w:tab/>
        <w:t xml:space="preserve">     </w:t>
      </w:r>
    </w:p>
    <w:p w14:paraId="44D8E8BC" w14:textId="77777777" w:rsidR="00F42686" w:rsidRPr="00F42686" w:rsidRDefault="00F42686" w:rsidP="00F42686">
      <w:pPr>
        <w:rPr>
          <w:sz w:val="24"/>
          <w:szCs w:val="24"/>
        </w:rPr>
      </w:pPr>
    </w:p>
    <w:p w14:paraId="5065490A" w14:textId="77777777" w:rsidR="00F42686" w:rsidRPr="00F42686" w:rsidRDefault="00F42686" w:rsidP="00F42686">
      <w:pPr>
        <w:rPr>
          <w:sz w:val="24"/>
          <w:szCs w:val="24"/>
        </w:rPr>
      </w:pPr>
      <w:r w:rsidRPr="00F42686">
        <w:rPr>
          <w:sz w:val="24"/>
          <w:szCs w:val="24"/>
        </w:rPr>
        <w:t xml:space="preserve">_____________________ Е.В. </w:t>
      </w:r>
      <w:proofErr w:type="spellStart"/>
      <w:r w:rsidRPr="00F42686">
        <w:rPr>
          <w:sz w:val="24"/>
          <w:szCs w:val="24"/>
        </w:rPr>
        <w:t>Герлиц</w:t>
      </w:r>
      <w:proofErr w:type="spellEnd"/>
    </w:p>
    <w:p w14:paraId="6B2E2271" w14:textId="5965F177" w:rsidR="00BE512C" w:rsidRDefault="00F42686" w:rsidP="00F42686">
      <w:pPr>
        <w:rPr>
          <w:sz w:val="24"/>
          <w:szCs w:val="24"/>
        </w:rPr>
      </w:pPr>
      <w:r w:rsidRPr="00F42686">
        <w:rPr>
          <w:sz w:val="24"/>
          <w:szCs w:val="24"/>
        </w:rPr>
        <w:t>Согласовано:                                                                                                                                                                                              Директор</w:t>
      </w:r>
      <w:r w:rsidR="00E52B71">
        <w:rPr>
          <w:sz w:val="24"/>
          <w:szCs w:val="24"/>
        </w:rPr>
        <w:t xml:space="preserve"> </w:t>
      </w:r>
      <w:r w:rsidRPr="00F42686">
        <w:rPr>
          <w:sz w:val="24"/>
          <w:szCs w:val="24"/>
        </w:rPr>
        <w:t>КСГЭС                                                                                                                                                   _____________ Е.В. Лопатин</w:t>
      </w:r>
    </w:p>
    <w:p w14:paraId="37C6CC7F" w14:textId="77777777" w:rsidR="00F42686" w:rsidRDefault="00F42686" w:rsidP="00F42686">
      <w:pPr>
        <w:rPr>
          <w:sz w:val="24"/>
          <w:szCs w:val="24"/>
        </w:rPr>
      </w:pPr>
    </w:p>
    <w:p w14:paraId="609FF92E" w14:textId="77777777" w:rsidR="00F42686" w:rsidRDefault="00F42686" w:rsidP="00F42686">
      <w:pPr>
        <w:rPr>
          <w:sz w:val="24"/>
          <w:szCs w:val="24"/>
        </w:rPr>
      </w:pPr>
    </w:p>
    <w:p w14:paraId="742739C4" w14:textId="77777777" w:rsidR="00F42686" w:rsidRDefault="00F42686" w:rsidP="00F42686">
      <w:pPr>
        <w:rPr>
          <w:sz w:val="24"/>
          <w:szCs w:val="24"/>
        </w:rPr>
      </w:pPr>
    </w:p>
    <w:p w14:paraId="1FE00F2A" w14:textId="77777777" w:rsidR="00F42686" w:rsidRDefault="00F42686" w:rsidP="00F42686">
      <w:pPr>
        <w:rPr>
          <w:sz w:val="24"/>
          <w:szCs w:val="24"/>
        </w:rPr>
      </w:pPr>
    </w:p>
    <w:p w14:paraId="71B27494" w14:textId="77777777" w:rsidR="00F42686" w:rsidRDefault="00F42686" w:rsidP="00F42686">
      <w:pPr>
        <w:rPr>
          <w:sz w:val="24"/>
          <w:szCs w:val="24"/>
        </w:rPr>
      </w:pPr>
    </w:p>
    <w:p w14:paraId="662F460D" w14:textId="77777777" w:rsidR="00F42686" w:rsidRDefault="00F42686" w:rsidP="00F42686">
      <w:pPr>
        <w:rPr>
          <w:sz w:val="24"/>
          <w:szCs w:val="24"/>
        </w:rPr>
      </w:pPr>
    </w:p>
    <w:p w14:paraId="3E9F5D54" w14:textId="77777777" w:rsidR="00F42686" w:rsidRDefault="00F42686" w:rsidP="00F42686">
      <w:pPr>
        <w:rPr>
          <w:sz w:val="24"/>
          <w:szCs w:val="24"/>
        </w:rPr>
      </w:pPr>
    </w:p>
    <w:p w14:paraId="02CC3BFB" w14:textId="77777777" w:rsidR="00F42686" w:rsidRDefault="00F42686" w:rsidP="00F42686">
      <w:pPr>
        <w:rPr>
          <w:sz w:val="24"/>
          <w:szCs w:val="24"/>
        </w:rPr>
      </w:pPr>
    </w:p>
    <w:p w14:paraId="7025C534" w14:textId="77777777" w:rsidR="00F42686" w:rsidRDefault="00F42686" w:rsidP="00F42686">
      <w:pPr>
        <w:rPr>
          <w:sz w:val="24"/>
          <w:szCs w:val="24"/>
        </w:rPr>
      </w:pPr>
    </w:p>
    <w:p w14:paraId="740B3E7F" w14:textId="77777777" w:rsidR="00F42686" w:rsidRDefault="00F42686" w:rsidP="00F42686">
      <w:pPr>
        <w:rPr>
          <w:sz w:val="24"/>
          <w:szCs w:val="24"/>
        </w:rPr>
      </w:pPr>
    </w:p>
    <w:p w14:paraId="6E69808D" w14:textId="77777777" w:rsidR="00F42686" w:rsidRDefault="00F42686" w:rsidP="00F42686">
      <w:pPr>
        <w:rPr>
          <w:sz w:val="24"/>
          <w:szCs w:val="24"/>
        </w:rPr>
      </w:pPr>
    </w:p>
    <w:p w14:paraId="60758926" w14:textId="77777777" w:rsidR="00F42686" w:rsidRDefault="00F42686" w:rsidP="00F42686">
      <w:pPr>
        <w:rPr>
          <w:sz w:val="24"/>
          <w:szCs w:val="24"/>
        </w:rPr>
      </w:pPr>
    </w:p>
    <w:p w14:paraId="181B4E40" w14:textId="77777777" w:rsidR="00F42686" w:rsidRDefault="00F42686" w:rsidP="00F42686">
      <w:pPr>
        <w:rPr>
          <w:sz w:val="24"/>
          <w:szCs w:val="24"/>
        </w:rPr>
      </w:pPr>
    </w:p>
    <w:p w14:paraId="6A959FC0" w14:textId="77777777" w:rsidR="00F42686" w:rsidRDefault="00F42686" w:rsidP="00F42686">
      <w:pPr>
        <w:rPr>
          <w:sz w:val="24"/>
          <w:szCs w:val="24"/>
        </w:rPr>
      </w:pPr>
    </w:p>
    <w:p w14:paraId="091E72ED" w14:textId="77777777" w:rsidR="00F42686" w:rsidRDefault="00F42686" w:rsidP="00F42686">
      <w:pPr>
        <w:rPr>
          <w:sz w:val="24"/>
          <w:szCs w:val="24"/>
        </w:rPr>
      </w:pPr>
    </w:p>
    <w:p w14:paraId="702BB055" w14:textId="77777777" w:rsidR="00F42686" w:rsidRDefault="00F42686" w:rsidP="00F42686">
      <w:pPr>
        <w:rPr>
          <w:sz w:val="24"/>
          <w:szCs w:val="24"/>
        </w:rPr>
      </w:pPr>
    </w:p>
    <w:p w14:paraId="57189C99" w14:textId="77777777" w:rsidR="00F42686" w:rsidRDefault="00F42686" w:rsidP="00F42686">
      <w:pPr>
        <w:rPr>
          <w:sz w:val="24"/>
          <w:szCs w:val="24"/>
        </w:rPr>
      </w:pPr>
    </w:p>
    <w:p w14:paraId="663C6CD3" w14:textId="77777777" w:rsidR="00F42686" w:rsidRDefault="00F42686" w:rsidP="00F42686">
      <w:pPr>
        <w:rPr>
          <w:sz w:val="24"/>
          <w:szCs w:val="24"/>
        </w:rPr>
      </w:pPr>
    </w:p>
    <w:p w14:paraId="3727D34A" w14:textId="77777777" w:rsidR="00F42686" w:rsidRDefault="00F42686" w:rsidP="00F42686">
      <w:pPr>
        <w:rPr>
          <w:sz w:val="24"/>
          <w:szCs w:val="24"/>
        </w:rPr>
      </w:pPr>
    </w:p>
    <w:p w14:paraId="0DE1824C" w14:textId="77777777" w:rsidR="00F42686" w:rsidRDefault="00F42686" w:rsidP="00F42686">
      <w:pPr>
        <w:rPr>
          <w:sz w:val="24"/>
          <w:szCs w:val="24"/>
        </w:rPr>
      </w:pPr>
    </w:p>
    <w:p w14:paraId="1F504ADE" w14:textId="77777777" w:rsidR="00F42686" w:rsidRDefault="00F42686" w:rsidP="00F42686">
      <w:pPr>
        <w:rPr>
          <w:sz w:val="24"/>
          <w:szCs w:val="24"/>
        </w:rPr>
      </w:pPr>
    </w:p>
    <w:p w14:paraId="6654F565" w14:textId="77777777" w:rsidR="00F42686" w:rsidRDefault="00F42686" w:rsidP="00F42686">
      <w:pPr>
        <w:rPr>
          <w:sz w:val="24"/>
          <w:szCs w:val="24"/>
        </w:rPr>
      </w:pPr>
    </w:p>
    <w:p w14:paraId="64572038" w14:textId="77777777" w:rsidR="00F42686" w:rsidRDefault="00F42686" w:rsidP="00F42686">
      <w:pPr>
        <w:rPr>
          <w:sz w:val="24"/>
          <w:szCs w:val="24"/>
        </w:rPr>
      </w:pPr>
    </w:p>
    <w:p w14:paraId="7D7C0032" w14:textId="77777777" w:rsidR="00F42686" w:rsidRDefault="00F42686" w:rsidP="00F42686">
      <w:pPr>
        <w:rPr>
          <w:sz w:val="24"/>
          <w:szCs w:val="24"/>
        </w:rPr>
      </w:pPr>
    </w:p>
    <w:p w14:paraId="19208809" w14:textId="77777777" w:rsidR="00F42686" w:rsidRDefault="00F42686" w:rsidP="00F42686">
      <w:pPr>
        <w:rPr>
          <w:sz w:val="24"/>
          <w:szCs w:val="24"/>
        </w:rPr>
      </w:pPr>
    </w:p>
    <w:p w14:paraId="100F7D24" w14:textId="77777777" w:rsidR="00F42686" w:rsidRDefault="00F42686" w:rsidP="00F42686">
      <w:pPr>
        <w:rPr>
          <w:sz w:val="24"/>
          <w:szCs w:val="24"/>
        </w:rPr>
      </w:pPr>
    </w:p>
    <w:p w14:paraId="3D408693" w14:textId="77777777" w:rsidR="00F42686" w:rsidRDefault="00F42686" w:rsidP="00F42686">
      <w:pPr>
        <w:rPr>
          <w:sz w:val="24"/>
          <w:szCs w:val="24"/>
        </w:rPr>
      </w:pPr>
    </w:p>
    <w:p w14:paraId="6F778D97" w14:textId="77777777" w:rsidR="00F42686" w:rsidRDefault="00F42686" w:rsidP="00F42686">
      <w:pPr>
        <w:rPr>
          <w:sz w:val="24"/>
          <w:szCs w:val="24"/>
        </w:rPr>
      </w:pPr>
    </w:p>
    <w:p w14:paraId="587FD20A" w14:textId="77777777" w:rsidR="00F42686" w:rsidRDefault="00F42686" w:rsidP="00F42686">
      <w:pPr>
        <w:rPr>
          <w:sz w:val="24"/>
          <w:szCs w:val="24"/>
        </w:rPr>
      </w:pPr>
    </w:p>
    <w:p w14:paraId="3AA9B0F6" w14:textId="77777777" w:rsidR="00F42686" w:rsidRDefault="00F42686" w:rsidP="00F42686">
      <w:pPr>
        <w:rPr>
          <w:sz w:val="24"/>
          <w:szCs w:val="24"/>
        </w:rPr>
      </w:pPr>
    </w:p>
    <w:p w14:paraId="1AF6935A" w14:textId="77777777" w:rsidR="00F42686" w:rsidRDefault="00F42686" w:rsidP="00F42686">
      <w:pPr>
        <w:rPr>
          <w:sz w:val="24"/>
          <w:szCs w:val="24"/>
        </w:rPr>
      </w:pPr>
    </w:p>
    <w:p w14:paraId="007FB034" w14:textId="77777777" w:rsidR="00F42686" w:rsidRDefault="00F42686" w:rsidP="00F42686">
      <w:pPr>
        <w:rPr>
          <w:sz w:val="24"/>
          <w:szCs w:val="24"/>
        </w:rPr>
      </w:pPr>
    </w:p>
    <w:p w14:paraId="3D975976" w14:textId="77777777" w:rsidR="00F42686" w:rsidRDefault="00F42686" w:rsidP="00F42686">
      <w:pPr>
        <w:rPr>
          <w:sz w:val="24"/>
          <w:szCs w:val="24"/>
        </w:rPr>
      </w:pPr>
    </w:p>
    <w:p w14:paraId="724FE1E7" w14:textId="77777777" w:rsidR="00F42686" w:rsidRDefault="00F42686" w:rsidP="00F42686">
      <w:pPr>
        <w:rPr>
          <w:sz w:val="24"/>
          <w:szCs w:val="24"/>
        </w:rPr>
      </w:pPr>
    </w:p>
    <w:p w14:paraId="7D9A3EA5" w14:textId="77777777" w:rsidR="00F42686" w:rsidRDefault="00F42686" w:rsidP="00F42686">
      <w:pPr>
        <w:rPr>
          <w:sz w:val="24"/>
          <w:szCs w:val="24"/>
        </w:rPr>
      </w:pPr>
    </w:p>
    <w:p w14:paraId="21623728" w14:textId="77777777" w:rsidR="00F42686" w:rsidRDefault="00F42686" w:rsidP="00F42686">
      <w:pPr>
        <w:rPr>
          <w:sz w:val="24"/>
          <w:szCs w:val="24"/>
        </w:rPr>
      </w:pPr>
    </w:p>
    <w:p w14:paraId="4FEAACB5" w14:textId="77777777" w:rsidR="00F42686" w:rsidRDefault="00F42686" w:rsidP="00F42686">
      <w:pPr>
        <w:rPr>
          <w:sz w:val="24"/>
          <w:szCs w:val="24"/>
        </w:rPr>
      </w:pPr>
    </w:p>
    <w:p w14:paraId="6B2E2272" w14:textId="77777777" w:rsidR="00BD6D2F" w:rsidRDefault="00BD6D2F" w:rsidP="000F1BFE">
      <w:pPr>
        <w:rPr>
          <w:sz w:val="24"/>
          <w:szCs w:val="24"/>
        </w:rPr>
      </w:pPr>
    </w:p>
    <w:p w14:paraId="6B2E2273" w14:textId="77777777" w:rsidR="00BD6D2F" w:rsidRDefault="00BD6D2F" w:rsidP="000F1BFE">
      <w:pPr>
        <w:rPr>
          <w:sz w:val="24"/>
          <w:szCs w:val="24"/>
        </w:rPr>
      </w:pPr>
    </w:p>
    <w:p w14:paraId="6B2E2274" w14:textId="77777777" w:rsidR="00BD6D2F" w:rsidRPr="00F42686" w:rsidRDefault="00BD6D2F" w:rsidP="000F1BFE">
      <w:pPr>
        <w:rPr>
          <w:sz w:val="24"/>
          <w:szCs w:val="24"/>
        </w:rPr>
      </w:pPr>
    </w:p>
    <w:p w14:paraId="6B2E2275" w14:textId="3C3535E2" w:rsidR="00BD6D2F" w:rsidRPr="00F42686" w:rsidRDefault="00BD6D2F" w:rsidP="00BD6D2F">
      <w:pPr>
        <w:ind w:left="6420"/>
        <w:jc w:val="right"/>
        <w:rPr>
          <w:color w:val="000000"/>
          <w:sz w:val="24"/>
          <w:szCs w:val="24"/>
        </w:rPr>
      </w:pPr>
      <w:r w:rsidRPr="00F42686">
        <w:rPr>
          <w:color w:val="000000"/>
          <w:sz w:val="24"/>
          <w:szCs w:val="24"/>
        </w:rPr>
        <w:t>Приложение № 1</w:t>
      </w:r>
      <w:r w:rsidR="00F42686" w:rsidRPr="00F42686">
        <w:rPr>
          <w:color w:val="000000"/>
          <w:sz w:val="24"/>
          <w:szCs w:val="24"/>
        </w:rPr>
        <w:t>1</w:t>
      </w:r>
    </w:p>
    <w:p w14:paraId="6B2E2276" w14:textId="0146DDBB" w:rsidR="00BD6D2F" w:rsidRPr="00F42686" w:rsidRDefault="00BD6D2F" w:rsidP="00BD6D2F">
      <w:pPr>
        <w:tabs>
          <w:tab w:val="left" w:leader="underscore" w:pos="8472"/>
        </w:tabs>
        <w:ind w:left="6420"/>
        <w:jc w:val="right"/>
        <w:rPr>
          <w:color w:val="000000"/>
          <w:sz w:val="24"/>
          <w:szCs w:val="24"/>
        </w:rPr>
      </w:pPr>
      <w:r w:rsidRPr="00F42686">
        <w:rPr>
          <w:color w:val="000000"/>
          <w:sz w:val="24"/>
          <w:szCs w:val="24"/>
        </w:rPr>
        <w:t xml:space="preserve">к </w:t>
      </w:r>
      <w:r w:rsidR="00F42686" w:rsidRPr="00F42686">
        <w:rPr>
          <w:color w:val="000000"/>
          <w:sz w:val="24"/>
          <w:szCs w:val="24"/>
        </w:rPr>
        <w:t>Д</w:t>
      </w:r>
      <w:r w:rsidRPr="00F42686">
        <w:rPr>
          <w:color w:val="000000"/>
          <w:sz w:val="24"/>
          <w:szCs w:val="24"/>
        </w:rPr>
        <w:t>оговору №</w:t>
      </w:r>
      <w:r w:rsidRPr="00F42686">
        <w:rPr>
          <w:color w:val="000000"/>
          <w:sz w:val="24"/>
          <w:szCs w:val="24"/>
        </w:rPr>
        <w:tab/>
      </w:r>
    </w:p>
    <w:p w14:paraId="6B2E2277" w14:textId="3752DD07" w:rsidR="00BD6D2F" w:rsidRPr="00F42686" w:rsidRDefault="00BD6D2F" w:rsidP="00BD6D2F">
      <w:pPr>
        <w:tabs>
          <w:tab w:val="left" w:leader="underscore" w:pos="7914"/>
        </w:tabs>
        <w:ind w:left="6420"/>
        <w:jc w:val="right"/>
        <w:rPr>
          <w:color w:val="000000"/>
          <w:sz w:val="24"/>
          <w:szCs w:val="24"/>
        </w:rPr>
      </w:pPr>
      <w:r w:rsidRPr="00F42686">
        <w:rPr>
          <w:color w:val="000000"/>
          <w:sz w:val="24"/>
          <w:szCs w:val="24"/>
        </w:rPr>
        <w:t xml:space="preserve">от « ___» </w:t>
      </w:r>
      <w:r w:rsidRPr="00F42686">
        <w:rPr>
          <w:color w:val="000000"/>
          <w:sz w:val="24"/>
          <w:szCs w:val="24"/>
        </w:rPr>
        <w:tab/>
        <w:t>20</w:t>
      </w:r>
      <w:r w:rsidR="00F42686" w:rsidRPr="00F42686">
        <w:rPr>
          <w:color w:val="000000"/>
          <w:sz w:val="24"/>
          <w:szCs w:val="24"/>
        </w:rPr>
        <w:t>16</w:t>
      </w:r>
      <w:r w:rsidRPr="00F42686">
        <w:rPr>
          <w:color w:val="000000"/>
          <w:sz w:val="24"/>
          <w:szCs w:val="24"/>
        </w:rPr>
        <w:t xml:space="preserve"> г.</w:t>
      </w:r>
    </w:p>
    <w:p w14:paraId="6B2E2278" w14:textId="77777777" w:rsidR="00BD6D2F" w:rsidRPr="00F4268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rPr>
      </w:pPr>
    </w:p>
    <w:p w14:paraId="6B2E2279" w14:textId="77777777" w:rsidR="00BD6D2F" w:rsidRPr="00F4268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rPr>
      </w:pPr>
    </w:p>
    <w:p w14:paraId="6B2E227A" w14:textId="77777777" w:rsidR="00BD6D2F" w:rsidRPr="00F4268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rPr>
      </w:pPr>
    </w:p>
    <w:p w14:paraId="6B2E227B" w14:textId="77777777" w:rsidR="00BD6D2F" w:rsidRPr="00F4268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rPr>
      </w:pPr>
    </w:p>
    <w:p w14:paraId="6B2E227C" w14:textId="77777777" w:rsidR="00BD6D2F" w:rsidRPr="00F42686"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F42686">
        <w:rPr>
          <w:rFonts w:ascii="Times New Roman" w:hAnsi="Times New Roman" w:cs="Times New Roman"/>
          <w:sz w:val="24"/>
          <w:szCs w:val="24"/>
        </w:rPr>
        <w:t>Соглашение о предоставлении сведений</w:t>
      </w:r>
    </w:p>
    <w:p w14:paraId="6B2E227D" w14:textId="31978CBC" w:rsidR="00BD6D2F" w:rsidRPr="00F42686"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F42686">
        <w:rPr>
          <w:rFonts w:ascii="Times New Roman" w:hAnsi="Times New Roman" w:cs="Times New Roman"/>
          <w:sz w:val="24"/>
          <w:szCs w:val="24"/>
        </w:rPr>
        <w:t xml:space="preserve">                                к договору № _________/__________от «____»_________201</w:t>
      </w:r>
      <w:r w:rsidR="003059B6">
        <w:rPr>
          <w:rFonts w:ascii="Times New Roman" w:hAnsi="Times New Roman" w:cs="Times New Roman"/>
          <w:sz w:val="24"/>
          <w:szCs w:val="24"/>
        </w:rPr>
        <w:t xml:space="preserve">6 </w:t>
      </w:r>
      <w:r w:rsidRPr="00F42686">
        <w:rPr>
          <w:rFonts w:ascii="Times New Roman" w:hAnsi="Times New Roman" w:cs="Times New Roman"/>
          <w:sz w:val="24"/>
          <w:szCs w:val="24"/>
        </w:rPr>
        <w:t>г.</w:t>
      </w:r>
    </w:p>
    <w:p w14:paraId="6B2E227E" w14:textId="77777777" w:rsidR="00BD6D2F" w:rsidRPr="00F42686"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2E227F" w14:textId="53BAE6F8" w:rsidR="00BD6D2F" w:rsidRPr="00F42686"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F42686">
        <w:rPr>
          <w:rFonts w:ascii="Times New Roman" w:hAnsi="Times New Roman" w:cs="Times New Roman"/>
          <w:sz w:val="24"/>
          <w:szCs w:val="24"/>
        </w:rPr>
        <w:t xml:space="preserve">г. </w:t>
      </w:r>
      <w:r w:rsidR="00F42686" w:rsidRPr="00F42686">
        <w:rPr>
          <w:rFonts w:ascii="Times New Roman" w:hAnsi="Times New Roman" w:cs="Times New Roman"/>
          <w:sz w:val="24"/>
          <w:szCs w:val="24"/>
        </w:rPr>
        <w:t>Петрозаводск</w:t>
      </w:r>
      <w:r w:rsidRPr="00F42686">
        <w:rPr>
          <w:rFonts w:ascii="Times New Roman" w:hAnsi="Times New Roman" w:cs="Times New Roman"/>
          <w:sz w:val="24"/>
          <w:szCs w:val="24"/>
        </w:rPr>
        <w:t xml:space="preserve">                                                                               «___» __________201</w:t>
      </w:r>
      <w:r w:rsidR="003059B6">
        <w:rPr>
          <w:rFonts w:ascii="Times New Roman" w:hAnsi="Times New Roman" w:cs="Times New Roman"/>
          <w:sz w:val="24"/>
          <w:szCs w:val="24"/>
        </w:rPr>
        <w:t xml:space="preserve">6 </w:t>
      </w:r>
      <w:r w:rsidRPr="00F42686">
        <w:rPr>
          <w:rFonts w:ascii="Times New Roman" w:hAnsi="Times New Roman" w:cs="Times New Roman"/>
          <w:sz w:val="24"/>
          <w:szCs w:val="24"/>
        </w:rPr>
        <w:t>г.</w:t>
      </w:r>
    </w:p>
    <w:p w14:paraId="6B2E2280" w14:textId="77777777" w:rsidR="00BD6D2F" w:rsidRPr="00F42686"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2E2281" w14:textId="77777777" w:rsidR="00BD6D2F" w:rsidRPr="00F42686"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14:paraId="6B2E2282" w14:textId="01050A59" w:rsidR="00BD6D2F" w:rsidRPr="00F42686"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F42686">
        <w:rPr>
          <w:rStyle w:val="Barcode"/>
          <w:rFonts w:ascii="Times New Roman" w:hAnsi="Times New Roman" w:cs="Times New Roman"/>
          <w:color w:val="000000"/>
          <w:sz w:val="24"/>
          <w:szCs w:val="24"/>
        </w:rPr>
        <w:tab/>
        <w:t xml:space="preserve">       </w:t>
      </w:r>
      <w:r w:rsidR="00F42686" w:rsidRPr="00F42686">
        <w:rPr>
          <w:rStyle w:val="Barcode"/>
          <w:rFonts w:ascii="Times New Roman" w:hAnsi="Times New Roman" w:cs="Times New Roman"/>
          <w:color w:val="000000"/>
          <w:sz w:val="24"/>
          <w:szCs w:val="24"/>
        </w:rPr>
        <w:t>Подрядчик в</w:t>
      </w:r>
      <w:r w:rsidRPr="00F42686">
        <w:rPr>
          <w:rStyle w:val="Barcode"/>
          <w:rFonts w:ascii="Times New Roman" w:hAnsi="Times New Roman" w:cs="Times New Roman"/>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Подрядчиком при выполнен</w:t>
      </w:r>
      <w:r w:rsidR="00F42686" w:rsidRPr="00F42686">
        <w:rPr>
          <w:rStyle w:val="Barcode"/>
          <w:rFonts w:ascii="Times New Roman" w:hAnsi="Times New Roman" w:cs="Times New Roman"/>
          <w:color w:val="000000"/>
          <w:sz w:val="24"/>
          <w:szCs w:val="24"/>
        </w:rPr>
        <w:t>ии Работ</w:t>
      </w:r>
      <w:r w:rsidRPr="00F42686">
        <w:rPr>
          <w:rStyle w:val="Barcode"/>
          <w:rFonts w:ascii="Times New Roman" w:hAnsi="Times New Roman" w:cs="Times New Roman"/>
          <w:color w:val="000000"/>
          <w:sz w:val="24"/>
          <w:szCs w:val="24"/>
        </w:rPr>
        <w:t>, по усмотрению Заказчика.</w:t>
      </w:r>
    </w:p>
    <w:p w14:paraId="6B2E2283" w14:textId="77777777" w:rsidR="00BD6D2F" w:rsidRPr="00F42686"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F42686">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37434B34" w:rsidR="00BD6D2F" w:rsidRPr="00F42686" w:rsidRDefault="00BD6D2F" w:rsidP="00BD6D2F">
      <w:pPr>
        <w:pStyle w:val="Barcode0"/>
        <w:tabs>
          <w:tab w:val="left" w:pos="284"/>
        </w:tabs>
        <w:ind w:right="60"/>
        <w:jc w:val="both"/>
        <w:rPr>
          <w:rFonts w:ascii="Times New Roman" w:hAnsi="Times New Roman" w:cs="Times New Roman"/>
          <w:sz w:val="24"/>
          <w:szCs w:val="24"/>
        </w:rPr>
      </w:pPr>
      <w:r w:rsidRPr="00F42686">
        <w:rPr>
          <w:rStyle w:val="Barcode"/>
          <w:rFonts w:ascii="Times New Roman" w:hAnsi="Times New Roman" w:cs="Times New Roman"/>
          <w:sz w:val="24"/>
          <w:szCs w:val="24"/>
        </w:rPr>
        <w:tab/>
      </w:r>
      <w:r w:rsidRPr="00F42686">
        <w:rPr>
          <w:rStyle w:val="Barcode"/>
          <w:rFonts w:ascii="Times New Roman" w:hAnsi="Times New Roman" w:cs="Times New Roman"/>
          <w:sz w:val="24"/>
          <w:szCs w:val="24"/>
        </w:rPr>
        <w:tab/>
      </w:r>
      <w:r w:rsidR="00F42686" w:rsidRPr="00F42686">
        <w:rPr>
          <w:rFonts w:ascii="Times New Roman" w:hAnsi="Times New Roman" w:cs="Times New Roman"/>
          <w:sz w:val="24"/>
          <w:szCs w:val="24"/>
          <w:shd w:val="clear" w:color="auto" w:fill="FFFFFF"/>
        </w:rPr>
        <w:t xml:space="preserve">Подрядчик </w:t>
      </w:r>
      <w:r w:rsidR="00F42686" w:rsidRPr="00F42686">
        <w:rPr>
          <w:rStyle w:val="Barcode"/>
          <w:rFonts w:ascii="Times New Roman" w:hAnsi="Times New Roman" w:cs="Times New Roman"/>
          <w:color w:val="000000"/>
          <w:sz w:val="24"/>
          <w:szCs w:val="24"/>
        </w:rPr>
        <w:t>выражает</w:t>
      </w:r>
      <w:r w:rsidR="009255A0" w:rsidRPr="00F42686">
        <w:rPr>
          <w:rFonts w:ascii="Times New Roman" w:hAnsi="Times New Roman" w:cs="Times New Roman"/>
          <w:sz w:val="24"/>
          <w:szCs w:val="24"/>
          <w:shd w:val="clear" w:color="auto" w:fill="FFFFFF"/>
        </w:rPr>
        <w:t xml:space="preserve"> свое согласие на передачу в П</w:t>
      </w:r>
      <w:r w:rsidRPr="00F42686">
        <w:rPr>
          <w:rFonts w:ascii="Times New Roman" w:hAnsi="Times New Roman" w:cs="Times New Roman"/>
          <w:sz w:val="24"/>
          <w:szCs w:val="24"/>
          <w:shd w:val="clear" w:color="auto" w:fill="FFFFFF"/>
        </w:rPr>
        <w:t xml:space="preserve">АО «Газпром» документов, подтверждающих размер понесенных расходов. </w:t>
      </w:r>
    </w:p>
    <w:p w14:paraId="6B2E2285" w14:textId="66BC00FF" w:rsidR="00BD6D2F" w:rsidRPr="00F42686"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F42686">
        <w:rPr>
          <w:rFonts w:ascii="Times New Roman" w:hAnsi="Times New Roman" w:cs="Times New Roman"/>
          <w:sz w:val="24"/>
          <w:szCs w:val="24"/>
          <w:shd w:val="clear" w:color="auto" w:fill="FFFFFF"/>
        </w:rPr>
        <w:tab/>
      </w:r>
      <w:r w:rsidRPr="00F42686">
        <w:rPr>
          <w:rFonts w:ascii="Times New Roman" w:hAnsi="Times New Roman" w:cs="Times New Roman"/>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Pr="00F42686" w:rsidRDefault="00BD6D2F" w:rsidP="00BD6D2F">
      <w:pPr>
        <w:tabs>
          <w:tab w:val="left" w:pos="567"/>
          <w:tab w:val="left" w:pos="851"/>
        </w:tabs>
        <w:ind w:left="1134"/>
        <w:jc w:val="both"/>
        <w:rPr>
          <w:sz w:val="24"/>
          <w:szCs w:val="24"/>
        </w:rPr>
      </w:pPr>
    </w:p>
    <w:p w14:paraId="6B2E2287" w14:textId="77777777" w:rsidR="00BD6D2F" w:rsidRPr="00F42686" w:rsidRDefault="00BD6D2F" w:rsidP="00BD6D2F">
      <w:pPr>
        <w:tabs>
          <w:tab w:val="left" w:pos="567"/>
          <w:tab w:val="left" w:pos="851"/>
        </w:tabs>
        <w:jc w:val="both"/>
        <w:rPr>
          <w:sz w:val="24"/>
          <w:szCs w:val="24"/>
        </w:rPr>
      </w:pPr>
    </w:p>
    <w:p w14:paraId="6B2E2288" w14:textId="77777777" w:rsidR="00BD6D2F" w:rsidRPr="00F42686" w:rsidRDefault="00BD6D2F" w:rsidP="00BD6D2F">
      <w:pPr>
        <w:tabs>
          <w:tab w:val="left" w:pos="567"/>
          <w:tab w:val="left" w:pos="851"/>
        </w:tabs>
        <w:jc w:val="both"/>
        <w:rPr>
          <w:sz w:val="24"/>
          <w:szCs w:val="24"/>
        </w:rPr>
      </w:pPr>
    </w:p>
    <w:p w14:paraId="6B2E2289" w14:textId="77777777" w:rsidR="00BD6D2F" w:rsidRPr="00F42686" w:rsidRDefault="00BD6D2F" w:rsidP="00BD6D2F">
      <w:pPr>
        <w:tabs>
          <w:tab w:val="left" w:pos="567"/>
          <w:tab w:val="left" w:pos="851"/>
        </w:tabs>
        <w:jc w:val="both"/>
        <w:rPr>
          <w:sz w:val="24"/>
          <w:szCs w:val="24"/>
        </w:rPr>
      </w:pPr>
    </w:p>
    <w:p w14:paraId="6B2E228A" w14:textId="0A906834" w:rsidR="00BD6D2F" w:rsidRPr="00F42686" w:rsidRDefault="00BD6D2F" w:rsidP="00BD6D2F">
      <w:pPr>
        <w:tabs>
          <w:tab w:val="left" w:pos="567"/>
          <w:tab w:val="left" w:pos="851"/>
        </w:tabs>
        <w:jc w:val="both"/>
        <w:rPr>
          <w:sz w:val="24"/>
          <w:szCs w:val="24"/>
        </w:rPr>
      </w:pPr>
      <w:r w:rsidRPr="00F42686">
        <w:rPr>
          <w:sz w:val="24"/>
          <w:szCs w:val="24"/>
        </w:rPr>
        <w:t xml:space="preserve">  </w:t>
      </w:r>
      <w:r w:rsidR="00F42686" w:rsidRPr="00F42686">
        <w:rPr>
          <w:sz w:val="24"/>
          <w:szCs w:val="24"/>
        </w:rPr>
        <w:t>«</w:t>
      </w:r>
      <w:r w:rsidRPr="00F42686">
        <w:rPr>
          <w:rStyle w:val="Barcode"/>
          <w:color w:val="000000"/>
          <w:sz w:val="24"/>
          <w:szCs w:val="24"/>
        </w:rPr>
        <w:t>Подрядчик</w:t>
      </w:r>
      <w:r w:rsidR="00F42686" w:rsidRPr="00F42686">
        <w:rPr>
          <w:rStyle w:val="Barcode"/>
          <w:color w:val="000000"/>
          <w:sz w:val="24"/>
          <w:szCs w:val="24"/>
        </w:rPr>
        <w:t>»</w:t>
      </w:r>
      <w:r w:rsidRPr="00F42686">
        <w:rPr>
          <w:rStyle w:val="Barcode"/>
          <w:color w:val="000000"/>
          <w:sz w:val="24"/>
          <w:szCs w:val="24"/>
        </w:rPr>
        <w:t xml:space="preserve"> </w:t>
      </w:r>
      <w:r w:rsidR="00F42686" w:rsidRPr="00F42686">
        <w:rPr>
          <w:rStyle w:val="Barcode"/>
          <w:color w:val="000000"/>
          <w:sz w:val="24"/>
          <w:szCs w:val="24"/>
        </w:rPr>
        <w:t xml:space="preserve">                                                 </w:t>
      </w:r>
      <w:r w:rsidR="00F42686">
        <w:rPr>
          <w:rStyle w:val="Barcode"/>
          <w:color w:val="000000"/>
          <w:sz w:val="24"/>
          <w:szCs w:val="24"/>
        </w:rPr>
        <w:t xml:space="preserve">     </w:t>
      </w:r>
      <w:r w:rsidR="00F42686" w:rsidRPr="00F42686">
        <w:rPr>
          <w:rStyle w:val="Barcode"/>
          <w:color w:val="000000"/>
          <w:sz w:val="24"/>
          <w:szCs w:val="24"/>
        </w:rPr>
        <w:t xml:space="preserve"> «</w:t>
      </w:r>
      <w:r w:rsidRPr="00F42686">
        <w:rPr>
          <w:rStyle w:val="Barcode"/>
          <w:color w:val="000000"/>
          <w:sz w:val="24"/>
          <w:szCs w:val="24"/>
        </w:rPr>
        <w:t>Заказчик</w:t>
      </w:r>
      <w:r w:rsidR="00F42686" w:rsidRPr="00F42686">
        <w:rPr>
          <w:rStyle w:val="Barcode"/>
          <w:color w:val="000000"/>
          <w:sz w:val="24"/>
          <w:szCs w:val="24"/>
        </w:rPr>
        <w:t>»</w:t>
      </w:r>
      <w:r w:rsidRPr="00F42686">
        <w:rPr>
          <w:rStyle w:val="Barcode"/>
          <w:color w:val="000000"/>
          <w:sz w:val="24"/>
          <w:szCs w:val="24"/>
        </w:rPr>
        <w:t xml:space="preserve"> </w:t>
      </w:r>
    </w:p>
    <w:p w14:paraId="78138BEB" w14:textId="35CCAE02"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Заместитель генерального директора -                                                                                                                                       </w:t>
      </w:r>
    </w:p>
    <w:p w14:paraId="20EBB1B5" w14:textId="36418A49"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директор филиала "Карельский"  ОАО "ТГК-1"</w:t>
      </w:r>
    </w:p>
    <w:p w14:paraId="0D0D1FA2" w14:textId="77777777" w:rsidR="00F42686" w:rsidRPr="00F42686" w:rsidRDefault="00F42686" w:rsidP="00F42686">
      <w:pPr>
        <w:jc w:val="both"/>
        <w:rPr>
          <w:sz w:val="24"/>
          <w:szCs w:val="24"/>
        </w:rPr>
      </w:pPr>
    </w:p>
    <w:p w14:paraId="4B834A24" w14:textId="68F96FEF" w:rsidR="00F42686" w:rsidRPr="00F42686" w:rsidRDefault="00F42686" w:rsidP="00F42686">
      <w:pPr>
        <w:jc w:val="both"/>
        <w:rPr>
          <w:sz w:val="24"/>
          <w:szCs w:val="24"/>
        </w:rPr>
      </w:pPr>
      <w:r w:rsidRPr="00F42686">
        <w:rPr>
          <w:sz w:val="24"/>
          <w:szCs w:val="24"/>
        </w:rPr>
        <w:t xml:space="preserve">  _______________________                               </w:t>
      </w:r>
      <w:r>
        <w:rPr>
          <w:sz w:val="24"/>
          <w:szCs w:val="24"/>
        </w:rPr>
        <w:t xml:space="preserve">  </w:t>
      </w:r>
      <w:r w:rsidRPr="00F42686">
        <w:rPr>
          <w:sz w:val="24"/>
          <w:szCs w:val="24"/>
        </w:rPr>
        <w:t xml:space="preserve"> _________________ В.В. Белов                                                          </w:t>
      </w:r>
      <w:r>
        <w:rPr>
          <w:sz w:val="24"/>
          <w:szCs w:val="24"/>
        </w:rPr>
        <w:t xml:space="preserve">                               </w:t>
      </w:r>
    </w:p>
    <w:p w14:paraId="06C01B14" w14:textId="1A930C1C"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Главный бухгалтер                                                                                                                                                                   </w:t>
      </w:r>
    </w:p>
    <w:p w14:paraId="12DB7322" w14:textId="55913837"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 филиала "Карельский" ОАО "ТГК-1"                       </w:t>
      </w:r>
      <w:r w:rsidRPr="00F42686">
        <w:rPr>
          <w:sz w:val="24"/>
          <w:szCs w:val="24"/>
        </w:rPr>
        <w:tab/>
      </w:r>
      <w:r w:rsidRPr="00F42686">
        <w:rPr>
          <w:sz w:val="24"/>
          <w:szCs w:val="24"/>
        </w:rPr>
        <w:tab/>
      </w:r>
      <w:r w:rsidRPr="00F42686">
        <w:rPr>
          <w:sz w:val="24"/>
          <w:szCs w:val="24"/>
        </w:rPr>
        <w:tab/>
      </w:r>
      <w:r w:rsidRPr="00F42686">
        <w:rPr>
          <w:sz w:val="24"/>
          <w:szCs w:val="24"/>
        </w:rPr>
        <w:tab/>
        <w:t xml:space="preserve">     </w:t>
      </w:r>
    </w:p>
    <w:p w14:paraId="36160860" w14:textId="41986C3B"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 _</w:t>
      </w:r>
      <w:r>
        <w:rPr>
          <w:sz w:val="24"/>
          <w:szCs w:val="24"/>
        </w:rPr>
        <w:t xml:space="preserve">__________________ Е.В. </w:t>
      </w:r>
      <w:proofErr w:type="spellStart"/>
      <w:r>
        <w:rPr>
          <w:sz w:val="24"/>
          <w:szCs w:val="24"/>
        </w:rPr>
        <w:t>Герлиц</w:t>
      </w:r>
      <w:proofErr w:type="spellEnd"/>
    </w:p>
    <w:p w14:paraId="30F89FDD" w14:textId="6E11A9BD"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Согласовано:                                                                                                                                                                                                                                    </w:t>
      </w:r>
    </w:p>
    <w:p w14:paraId="4D19A326" w14:textId="26D198B0" w:rsidR="00F42686" w:rsidRPr="00F42686" w:rsidRDefault="00F42686" w:rsidP="00F42686">
      <w:pPr>
        <w:jc w:val="both"/>
        <w:rPr>
          <w:sz w:val="24"/>
          <w:szCs w:val="24"/>
        </w:rPr>
      </w:pPr>
      <w:r w:rsidRPr="00F42686">
        <w:rPr>
          <w:sz w:val="24"/>
          <w:szCs w:val="24"/>
        </w:rPr>
        <w:t xml:space="preserve">                                                                             </w:t>
      </w:r>
      <w:r>
        <w:rPr>
          <w:sz w:val="24"/>
          <w:szCs w:val="24"/>
        </w:rPr>
        <w:t xml:space="preserve">  </w:t>
      </w:r>
      <w:r w:rsidRPr="00F42686">
        <w:rPr>
          <w:sz w:val="24"/>
          <w:szCs w:val="24"/>
        </w:rPr>
        <w:t xml:space="preserve"> Директор КСГЭС</w:t>
      </w:r>
    </w:p>
    <w:p w14:paraId="6B94B5AE" w14:textId="77777777" w:rsidR="00F42686" w:rsidRPr="00F42686" w:rsidRDefault="00F42686" w:rsidP="00F42686">
      <w:pPr>
        <w:jc w:val="both"/>
        <w:rPr>
          <w:sz w:val="24"/>
          <w:szCs w:val="24"/>
        </w:rPr>
      </w:pPr>
      <w:r w:rsidRPr="00F42686">
        <w:rPr>
          <w:sz w:val="24"/>
          <w:szCs w:val="24"/>
        </w:rPr>
        <w:t xml:space="preserve">                                                                                                                                                                                                                                                         </w:t>
      </w:r>
    </w:p>
    <w:p w14:paraId="6B2E228C" w14:textId="51DB639D" w:rsidR="00BD6D2F" w:rsidRPr="00F42686" w:rsidRDefault="00F42686" w:rsidP="00F42686">
      <w:pPr>
        <w:jc w:val="both"/>
        <w:rPr>
          <w:sz w:val="24"/>
          <w:szCs w:val="24"/>
        </w:rPr>
      </w:pPr>
      <w:r w:rsidRPr="00F42686">
        <w:rPr>
          <w:sz w:val="24"/>
          <w:szCs w:val="24"/>
        </w:rPr>
        <w:t xml:space="preserve">                                                                               _____________</w:t>
      </w:r>
      <w:proofErr w:type="spellStart"/>
      <w:r w:rsidRPr="00F42686">
        <w:rPr>
          <w:sz w:val="24"/>
          <w:szCs w:val="24"/>
        </w:rPr>
        <w:t>Е.В.Лопатин</w:t>
      </w:r>
      <w:proofErr w:type="spellEnd"/>
      <w:r w:rsidRPr="00F42686">
        <w:rPr>
          <w:sz w:val="24"/>
          <w:szCs w:val="24"/>
        </w:rPr>
        <w:t xml:space="preserve">                                                                                                                                                         </w:t>
      </w:r>
    </w:p>
    <w:p w14:paraId="6B2E228D" w14:textId="77777777" w:rsidR="00BD6D2F" w:rsidRPr="00F42686" w:rsidRDefault="00BD6D2F" w:rsidP="00BD6D2F">
      <w:pPr>
        <w:rPr>
          <w:sz w:val="24"/>
          <w:szCs w:val="24"/>
        </w:rPr>
      </w:pPr>
    </w:p>
    <w:p w14:paraId="6B2E228E" w14:textId="77777777" w:rsidR="00BD6D2F" w:rsidRPr="00F42686" w:rsidRDefault="00BD6D2F" w:rsidP="00BD6D2F">
      <w:pPr>
        <w:rPr>
          <w:sz w:val="24"/>
          <w:szCs w:val="24"/>
        </w:rPr>
      </w:pPr>
    </w:p>
    <w:p w14:paraId="6B2E228F" w14:textId="77777777" w:rsidR="00BD6D2F" w:rsidRPr="00F42686" w:rsidRDefault="00BD6D2F" w:rsidP="00BD6D2F">
      <w:pPr>
        <w:rPr>
          <w:sz w:val="24"/>
          <w:szCs w:val="24"/>
        </w:rPr>
      </w:pPr>
    </w:p>
    <w:p w14:paraId="6B2E2290" w14:textId="77777777" w:rsidR="00BD6D2F" w:rsidRPr="00F42686" w:rsidRDefault="00BD6D2F" w:rsidP="00BD6D2F">
      <w:pPr>
        <w:rPr>
          <w:sz w:val="24"/>
          <w:szCs w:val="24"/>
        </w:rPr>
      </w:pPr>
    </w:p>
    <w:p w14:paraId="6B2E2291" w14:textId="77777777" w:rsidR="00BD6D2F" w:rsidRPr="00F42686" w:rsidRDefault="00BD6D2F" w:rsidP="000F1BFE">
      <w:pPr>
        <w:rPr>
          <w:sz w:val="24"/>
          <w:szCs w:val="24"/>
        </w:rPr>
      </w:pPr>
    </w:p>
    <w:p w14:paraId="6B2E2292" w14:textId="77777777" w:rsidR="00BD6D2F" w:rsidRPr="00F42686" w:rsidRDefault="00BD6D2F" w:rsidP="000F1BFE">
      <w:pPr>
        <w:rPr>
          <w:sz w:val="24"/>
          <w:szCs w:val="24"/>
        </w:rPr>
      </w:pPr>
    </w:p>
    <w:sectPr w:rsidR="00BD6D2F" w:rsidRPr="00F42686" w:rsidSect="00E13167">
      <w:footerReference w:type="default" r:id="rId17"/>
      <w:pgSz w:w="11906" w:h="16838"/>
      <w:pgMar w:top="851" w:right="1134" w:bottom="62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E6194" w14:textId="77777777" w:rsidR="007A5288" w:rsidRDefault="007A5288" w:rsidP="00DA3BF5">
      <w:r>
        <w:separator/>
      </w:r>
    </w:p>
  </w:endnote>
  <w:endnote w:type="continuationSeparator" w:id="0">
    <w:p w14:paraId="21E00B82" w14:textId="77777777" w:rsidR="007A5288" w:rsidRDefault="007A5288"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2B0312" w:rsidRDefault="002B0312"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673707">
          <w:rPr>
            <w:noProof/>
          </w:rPr>
          <w:t>19</w:t>
        </w:r>
        <w:r>
          <w:fldChar w:fldCharType="end"/>
        </w:r>
      </w:p>
    </w:sdtContent>
  </w:sdt>
  <w:p w14:paraId="6B2E2298" w14:textId="77777777" w:rsidR="002B0312" w:rsidRDefault="002B0312"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A4A2D" w14:textId="77777777" w:rsidR="007A5288" w:rsidRDefault="007A5288" w:rsidP="00DA3BF5">
      <w:r>
        <w:separator/>
      </w:r>
    </w:p>
  </w:footnote>
  <w:footnote w:type="continuationSeparator" w:id="0">
    <w:p w14:paraId="021CC527" w14:textId="77777777" w:rsidR="007A5288" w:rsidRDefault="007A5288"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146"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4DC074F7"/>
    <w:multiLevelType w:val="multilevel"/>
    <w:tmpl w:val="D59670D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0"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1"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2"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4"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5"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33A2A"/>
    <w:rsid w:val="00036E00"/>
    <w:rsid w:val="00036FBD"/>
    <w:rsid w:val="0004022D"/>
    <w:rsid w:val="0004293D"/>
    <w:rsid w:val="00045417"/>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CCF"/>
    <w:rsid w:val="000F1BFE"/>
    <w:rsid w:val="000F6079"/>
    <w:rsid w:val="001045F8"/>
    <w:rsid w:val="00107D0D"/>
    <w:rsid w:val="001117A8"/>
    <w:rsid w:val="00117F33"/>
    <w:rsid w:val="0012036E"/>
    <w:rsid w:val="001364A3"/>
    <w:rsid w:val="00137563"/>
    <w:rsid w:val="0014089C"/>
    <w:rsid w:val="0014544F"/>
    <w:rsid w:val="0016301A"/>
    <w:rsid w:val="00165C97"/>
    <w:rsid w:val="001731FB"/>
    <w:rsid w:val="00187664"/>
    <w:rsid w:val="00194FB1"/>
    <w:rsid w:val="001968B1"/>
    <w:rsid w:val="001978F9"/>
    <w:rsid w:val="001A07A4"/>
    <w:rsid w:val="001A21BA"/>
    <w:rsid w:val="001A24E8"/>
    <w:rsid w:val="001B0EDF"/>
    <w:rsid w:val="001C3A9A"/>
    <w:rsid w:val="001C6A80"/>
    <w:rsid w:val="00203EBB"/>
    <w:rsid w:val="002071A5"/>
    <w:rsid w:val="0021537D"/>
    <w:rsid w:val="00217E6D"/>
    <w:rsid w:val="00222136"/>
    <w:rsid w:val="002358CB"/>
    <w:rsid w:val="002433FD"/>
    <w:rsid w:val="00270B3B"/>
    <w:rsid w:val="002712EE"/>
    <w:rsid w:val="00273D87"/>
    <w:rsid w:val="0027445B"/>
    <w:rsid w:val="002849DC"/>
    <w:rsid w:val="00285A4B"/>
    <w:rsid w:val="002871E7"/>
    <w:rsid w:val="00291083"/>
    <w:rsid w:val="002912F3"/>
    <w:rsid w:val="002A203C"/>
    <w:rsid w:val="002A3041"/>
    <w:rsid w:val="002B0312"/>
    <w:rsid w:val="002B11FA"/>
    <w:rsid w:val="002B6F06"/>
    <w:rsid w:val="002B7864"/>
    <w:rsid w:val="002C46C5"/>
    <w:rsid w:val="002E4236"/>
    <w:rsid w:val="002E545C"/>
    <w:rsid w:val="002E603B"/>
    <w:rsid w:val="002E7B7C"/>
    <w:rsid w:val="002F406E"/>
    <w:rsid w:val="00300651"/>
    <w:rsid w:val="0030098E"/>
    <w:rsid w:val="00304ACC"/>
    <w:rsid w:val="003059B6"/>
    <w:rsid w:val="003106D6"/>
    <w:rsid w:val="0031416C"/>
    <w:rsid w:val="00314912"/>
    <w:rsid w:val="00322A0C"/>
    <w:rsid w:val="00322F9A"/>
    <w:rsid w:val="003312CB"/>
    <w:rsid w:val="00332893"/>
    <w:rsid w:val="00334424"/>
    <w:rsid w:val="0034080E"/>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C2CE4"/>
    <w:rsid w:val="004C7754"/>
    <w:rsid w:val="004D4337"/>
    <w:rsid w:val="004D4382"/>
    <w:rsid w:val="004E0DDD"/>
    <w:rsid w:val="004E0E25"/>
    <w:rsid w:val="004F1255"/>
    <w:rsid w:val="00520765"/>
    <w:rsid w:val="00524DC8"/>
    <w:rsid w:val="0054675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53210"/>
    <w:rsid w:val="00654E4E"/>
    <w:rsid w:val="00655846"/>
    <w:rsid w:val="0065680C"/>
    <w:rsid w:val="0066024C"/>
    <w:rsid w:val="006644B3"/>
    <w:rsid w:val="00665D19"/>
    <w:rsid w:val="0066707E"/>
    <w:rsid w:val="00670A30"/>
    <w:rsid w:val="00670B93"/>
    <w:rsid w:val="00673707"/>
    <w:rsid w:val="006847B9"/>
    <w:rsid w:val="006929F7"/>
    <w:rsid w:val="00693F47"/>
    <w:rsid w:val="006A3FEC"/>
    <w:rsid w:val="006B261B"/>
    <w:rsid w:val="006B274A"/>
    <w:rsid w:val="006C69F4"/>
    <w:rsid w:val="006C78A3"/>
    <w:rsid w:val="006D449D"/>
    <w:rsid w:val="006E11CD"/>
    <w:rsid w:val="006E31DD"/>
    <w:rsid w:val="006E5F07"/>
    <w:rsid w:val="006E6B91"/>
    <w:rsid w:val="006E79C4"/>
    <w:rsid w:val="006F144E"/>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A5288"/>
    <w:rsid w:val="007B5371"/>
    <w:rsid w:val="007C125F"/>
    <w:rsid w:val="007C36CF"/>
    <w:rsid w:val="007C60E8"/>
    <w:rsid w:val="007C7284"/>
    <w:rsid w:val="007D2107"/>
    <w:rsid w:val="007D2F93"/>
    <w:rsid w:val="007D3A5C"/>
    <w:rsid w:val="007D7EB1"/>
    <w:rsid w:val="007E34C7"/>
    <w:rsid w:val="00820AB0"/>
    <w:rsid w:val="00821F03"/>
    <w:rsid w:val="008235E7"/>
    <w:rsid w:val="00823CEE"/>
    <w:rsid w:val="008315D3"/>
    <w:rsid w:val="0083258D"/>
    <w:rsid w:val="00841ABD"/>
    <w:rsid w:val="008470E2"/>
    <w:rsid w:val="00855DC2"/>
    <w:rsid w:val="00863C1E"/>
    <w:rsid w:val="00870E57"/>
    <w:rsid w:val="0087247D"/>
    <w:rsid w:val="008751BE"/>
    <w:rsid w:val="00880179"/>
    <w:rsid w:val="00884877"/>
    <w:rsid w:val="0088556B"/>
    <w:rsid w:val="00887AFF"/>
    <w:rsid w:val="008A759E"/>
    <w:rsid w:val="008A78B1"/>
    <w:rsid w:val="008A799C"/>
    <w:rsid w:val="008B4FD7"/>
    <w:rsid w:val="008C13FF"/>
    <w:rsid w:val="008D687B"/>
    <w:rsid w:val="008D7CF4"/>
    <w:rsid w:val="008E6459"/>
    <w:rsid w:val="00907A81"/>
    <w:rsid w:val="00910770"/>
    <w:rsid w:val="00911699"/>
    <w:rsid w:val="00912836"/>
    <w:rsid w:val="009255A0"/>
    <w:rsid w:val="0092709B"/>
    <w:rsid w:val="00941A53"/>
    <w:rsid w:val="00942EA4"/>
    <w:rsid w:val="00945274"/>
    <w:rsid w:val="0094633C"/>
    <w:rsid w:val="009522E6"/>
    <w:rsid w:val="009533E0"/>
    <w:rsid w:val="00966734"/>
    <w:rsid w:val="00973FBD"/>
    <w:rsid w:val="00986986"/>
    <w:rsid w:val="00992E3E"/>
    <w:rsid w:val="00993D7F"/>
    <w:rsid w:val="009A3F97"/>
    <w:rsid w:val="009A5AF9"/>
    <w:rsid w:val="009A7F9E"/>
    <w:rsid w:val="009B3C13"/>
    <w:rsid w:val="009B68D9"/>
    <w:rsid w:val="009C1389"/>
    <w:rsid w:val="009C2626"/>
    <w:rsid w:val="009C5558"/>
    <w:rsid w:val="009C76B2"/>
    <w:rsid w:val="009D0276"/>
    <w:rsid w:val="009D1A87"/>
    <w:rsid w:val="009D4D14"/>
    <w:rsid w:val="009E28CB"/>
    <w:rsid w:val="009F0592"/>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50339"/>
    <w:rsid w:val="00B54EB0"/>
    <w:rsid w:val="00B74C35"/>
    <w:rsid w:val="00B75932"/>
    <w:rsid w:val="00B76060"/>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0093D"/>
    <w:rsid w:val="00C1396A"/>
    <w:rsid w:val="00C143F2"/>
    <w:rsid w:val="00C15B45"/>
    <w:rsid w:val="00C169D7"/>
    <w:rsid w:val="00C171CA"/>
    <w:rsid w:val="00C215BC"/>
    <w:rsid w:val="00C27031"/>
    <w:rsid w:val="00C30177"/>
    <w:rsid w:val="00C32BC1"/>
    <w:rsid w:val="00C4409B"/>
    <w:rsid w:val="00C455FE"/>
    <w:rsid w:val="00C46ABF"/>
    <w:rsid w:val="00C50A5D"/>
    <w:rsid w:val="00C53A93"/>
    <w:rsid w:val="00C55486"/>
    <w:rsid w:val="00C554F2"/>
    <w:rsid w:val="00C6322C"/>
    <w:rsid w:val="00C64FDE"/>
    <w:rsid w:val="00C658E8"/>
    <w:rsid w:val="00C67D10"/>
    <w:rsid w:val="00C716C7"/>
    <w:rsid w:val="00C82692"/>
    <w:rsid w:val="00C84526"/>
    <w:rsid w:val="00C8555F"/>
    <w:rsid w:val="00C91E41"/>
    <w:rsid w:val="00C93304"/>
    <w:rsid w:val="00C934CC"/>
    <w:rsid w:val="00C95043"/>
    <w:rsid w:val="00CA5EED"/>
    <w:rsid w:val="00CC7385"/>
    <w:rsid w:val="00CD3AD2"/>
    <w:rsid w:val="00CD58F1"/>
    <w:rsid w:val="00CD652B"/>
    <w:rsid w:val="00CD6E22"/>
    <w:rsid w:val="00CD755F"/>
    <w:rsid w:val="00CE2B4B"/>
    <w:rsid w:val="00CE3CF6"/>
    <w:rsid w:val="00CF3AC5"/>
    <w:rsid w:val="00CF5683"/>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965F0"/>
    <w:rsid w:val="00DA07DC"/>
    <w:rsid w:val="00DA3BF5"/>
    <w:rsid w:val="00DB05B8"/>
    <w:rsid w:val="00DB3806"/>
    <w:rsid w:val="00DB506F"/>
    <w:rsid w:val="00DB5CEC"/>
    <w:rsid w:val="00DB6CF3"/>
    <w:rsid w:val="00DC5923"/>
    <w:rsid w:val="00DC772B"/>
    <w:rsid w:val="00DD14F1"/>
    <w:rsid w:val="00DE2D73"/>
    <w:rsid w:val="00DE4E57"/>
    <w:rsid w:val="00DE5D1B"/>
    <w:rsid w:val="00DE7652"/>
    <w:rsid w:val="00DF7964"/>
    <w:rsid w:val="00E13167"/>
    <w:rsid w:val="00E13563"/>
    <w:rsid w:val="00E17688"/>
    <w:rsid w:val="00E2689E"/>
    <w:rsid w:val="00E26A95"/>
    <w:rsid w:val="00E41723"/>
    <w:rsid w:val="00E43AE8"/>
    <w:rsid w:val="00E473AD"/>
    <w:rsid w:val="00E51B12"/>
    <w:rsid w:val="00E52B71"/>
    <w:rsid w:val="00E53E38"/>
    <w:rsid w:val="00E65133"/>
    <w:rsid w:val="00E65450"/>
    <w:rsid w:val="00E67F43"/>
    <w:rsid w:val="00E70287"/>
    <w:rsid w:val="00E8781C"/>
    <w:rsid w:val="00E97BEE"/>
    <w:rsid w:val="00E97C11"/>
    <w:rsid w:val="00EB2015"/>
    <w:rsid w:val="00EB4D4A"/>
    <w:rsid w:val="00EC57C4"/>
    <w:rsid w:val="00EF18A6"/>
    <w:rsid w:val="00F02CE5"/>
    <w:rsid w:val="00F02E6A"/>
    <w:rsid w:val="00F04A36"/>
    <w:rsid w:val="00F06373"/>
    <w:rsid w:val="00F2675B"/>
    <w:rsid w:val="00F32EA5"/>
    <w:rsid w:val="00F42686"/>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C707A"/>
    <w:rsid w:val="00FD4C7C"/>
    <w:rsid w:val="00FD62DC"/>
    <w:rsid w:val="00FE4B64"/>
    <w:rsid w:val="00FE6E96"/>
    <w:rsid w:val="00FF1E25"/>
    <w:rsid w:val="00FF21D0"/>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rigoreva.sa@karelia.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2.xml><?xml version="1.0" encoding="utf-8"?>
<ds:datastoreItem xmlns:ds="http://schemas.openxmlformats.org/officeDocument/2006/customXml" ds:itemID="{BB475EB0-7AEF-4FE3-8A6C-0710F7D99E04}">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59EE2F-3738-465A-A82D-8A47353AD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E1D46D25</Template>
  <TotalTime>196</TotalTime>
  <Pages>21</Pages>
  <Words>10607</Words>
  <Characters>60464</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70930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Богданова Ирина Владимировна</cp:lastModifiedBy>
  <cp:revision>40</cp:revision>
  <dcterms:created xsi:type="dcterms:W3CDTF">2016-01-28T10:16:00Z</dcterms:created>
  <dcterms:modified xsi:type="dcterms:W3CDTF">2016-03-02T07:34:00Z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